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EBB3C" w14:textId="77777777" w:rsidR="00DB463B" w:rsidRPr="00575886" w:rsidRDefault="00DB463B" w:rsidP="00DB463B">
      <w:pPr>
        <w:spacing w:after="160" w:line="259" w:lineRule="auto"/>
        <w:jc w:val="left"/>
      </w:pPr>
      <w:r w:rsidRPr="00575886">
        <w:rPr>
          <w:b/>
          <w:bCs/>
        </w:rPr>
        <w:t>Hinweis:</w:t>
      </w:r>
      <w:r>
        <w:rPr>
          <w:b/>
          <w:bCs/>
        </w:rPr>
        <w:t xml:space="preserve"> </w:t>
      </w:r>
      <w:r>
        <w:t>Die farbig hinterlegten Felder sind auszufüllen und zutreffendes ankreuzen.</w:t>
      </w:r>
    </w:p>
    <w:sdt>
      <w:sdtPr>
        <w:id w:val="296891641"/>
        <w:placeholder>
          <w:docPart w:val="7DBD44E610C54CE7A39DE8EEE075F390"/>
        </w:placeholder>
        <w:showingPlcHdr/>
      </w:sdtPr>
      <w:sdtContent>
        <w:p w14:paraId="2861C2D1" w14:textId="77777777" w:rsidR="00DB463B" w:rsidRDefault="00DB463B" w:rsidP="00DB463B">
          <w:r w:rsidRPr="0083498F">
            <w:rPr>
              <w:rStyle w:val="Platzhaltertext"/>
              <w:highlight w:val="yellow"/>
            </w:rPr>
            <w:t>Klicken oder tippen Sie hier, um Text einzugeben.</w:t>
          </w:r>
        </w:p>
      </w:sdtContent>
    </w:sdt>
    <w:p w14:paraId="497B937B" w14:textId="77777777" w:rsidR="00DB463B" w:rsidRDefault="00DB463B" w:rsidP="00DB463B">
      <w:r>
        <w:t>(Name des Bewerbers/der Bewerbergemeinschaft)</w:t>
      </w:r>
    </w:p>
    <w:p w14:paraId="24D5C16F" w14:textId="77777777" w:rsidR="00DB463B" w:rsidRDefault="00DB463B" w:rsidP="00DB463B">
      <w:pPr>
        <w:pStyle w:val="berschrift1"/>
      </w:pPr>
      <w:r>
        <w:t>Referenzen</w:t>
      </w:r>
    </w:p>
    <w:p w14:paraId="376A7A72" w14:textId="77777777" w:rsidR="00DB463B" w:rsidRDefault="00DB463B" w:rsidP="00DB463B">
      <w:r>
        <w:t>Die zum Nachweis der Referenzen notwendigen Angaben sind vom Bewerber/der Bewerbergemeinschaft lückenlos zu tätigen; auf alle Unterkriterien ist einzugeben, soweit nicht ausdrücklich anders beschrieben.</w:t>
      </w:r>
    </w:p>
    <w:p w14:paraId="0AE826F5" w14:textId="486DD3FB" w:rsidR="00DB463B" w:rsidRDefault="00DB463B" w:rsidP="00DB463B">
      <w:pPr>
        <w:rPr>
          <w:b/>
          <w:bCs/>
          <w:u w:val="single"/>
        </w:rPr>
      </w:pPr>
      <w:r w:rsidRPr="0083498F">
        <w:rPr>
          <w:b/>
          <w:bCs/>
          <w:u w:val="single"/>
        </w:rPr>
        <w:t xml:space="preserve">Hinweis der Vergabestelle: </w:t>
      </w:r>
    </w:p>
    <w:p w14:paraId="072B39AF" w14:textId="77777777" w:rsidR="00DB463B" w:rsidRDefault="00DB463B" w:rsidP="00DB463B">
      <w:r>
        <w:t>Es ist zwingend ein Ansprechpartner beim Referenzgeber mit Telefonnummer und E-Mail-Adresse anzugeben.</w:t>
      </w:r>
    </w:p>
    <w:p w14:paraId="2050964A" w14:textId="77777777" w:rsidR="00DB463B" w:rsidRDefault="00DB463B" w:rsidP="00DB463B">
      <w:r>
        <w:t>Die Angabe eines Ansprechpartners beim Bewerber selbst oder Verweise auf Geheimhaltungsvereinbarungen führen zur Ungültigkeit der Referenz.</w:t>
      </w:r>
    </w:p>
    <w:p w14:paraId="4EA252B3" w14:textId="7D33AB40" w:rsidR="00DB463B" w:rsidRDefault="00DB463B" w:rsidP="00DB463B">
      <w:r>
        <w:t xml:space="preserve">Der Bewerber hat mit seinem Teilnahmeantrag anhand von mindestens </w:t>
      </w:r>
      <w:r w:rsidRPr="00B11437">
        <w:rPr>
          <w:b/>
          <w:bCs/>
        </w:rPr>
        <w:t>zwei</w:t>
      </w:r>
      <w:r>
        <w:t xml:space="preserve"> Unternehmensreferenzen seine Erfahrung mit vergleichbaren Leistungen, d. h. </w:t>
      </w:r>
      <w:r w:rsidR="005F6FB1" w:rsidRPr="005F6FB1">
        <w:t xml:space="preserve">Leistungen des BIM-Managements </w:t>
      </w:r>
      <w:r>
        <w:t xml:space="preserve">unter Berücksichtigung der nachfolgend benannten Mindeststandards nachzuweisen. Die einzureichenden Referenzen dienen dabei sowohl der Eignungsprüfung als auch der Eignungswertung. </w:t>
      </w:r>
    </w:p>
    <w:p w14:paraId="444B713F" w14:textId="77777777" w:rsidR="00DB463B" w:rsidRDefault="00DB463B" w:rsidP="00DB463B">
      <w:r>
        <w:t xml:space="preserve">Der Auftraggeber zieht maximal </w:t>
      </w:r>
      <w:r>
        <w:rPr>
          <w:b/>
          <w:bCs/>
        </w:rPr>
        <w:t>fünf</w:t>
      </w:r>
      <w:r>
        <w:t xml:space="preserve"> Referenzen zur Wertung heran. Reicht ein Bewerber mehr als fünf Referenzen ein, werden die fünf für den Bieter günstigsten Referenzen gewertet, also diejenigen, die die Mindestanforderung erfüllen und die höchste Wertungspunktzahl erreichen. </w:t>
      </w:r>
    </w:p>
    <w:p w14:paraId="5DB08099" w14:textId="77777777" w:rsidR="002E6DC4" w:rsidRPr="002E6DC4" w:rsidRDefault="002E6DC4" w:rsidP="002E6DC4"/>
    <w:p w14:paraId="242B1260" w14:textId="77777777" w:rsidR="002E6DC4" w:rsidRPr="002E6DC4" w:rsidRDefault="002E6DC4" w:rsidP="002E6DC4"/>
    <w:p w14:paraId="1B615693" w14:textId="77777777" w:rsidR="002E6DC4" w:rsidRPr="002E6DC4" w:rsidRDefault="002E6DC4" w:rsidP="002E6DC4"/>
    <w:p w14:paraId="259A52AB" w14:textId="77777777" w:rsidR="002E6DC4" w:rsidRPr="002E6DC4" w:rsidRDefault="002E6DC4" w:rsidP="002E6DC4"/>
    <w:p w14:paraId="4F5AA57F" w14:textId="77777777" w:rsidR="002E6DC4" w:rsidRPr="002E6DC4" w:rsidRDefault="002E6DC4" w:rsidP="002E6DC4"/>
    <w:p w14:paraId="0668CFA7" w14:textId="77777777" w:rsidR="002E6DC4" w:rsidRPr="002E6DC4" w:rsidRDefault="002E6DC4" w:rsidP="002E6DC4"/>
    <w:p w14:paraId="69588EF1" w14:textId="77777777" w:rsidR="002E6DC4" w:rsidRPr="002E6DC4" w:rsidRDefault="002E6DC4" w:rsidP="002E6DC4"/>
    <w:p w14:paraId="4D795E22" w14:textId="33F52E8F" w:rsidR="002E6DC4" w:rsidRPr="002E6DC4" w:rsidRDefault="002E6DC4" w:rsidP="00D6224A">
      <w:pPr>
        <w:tabs>
          <w:tab w:val="left" w:pos="1964"/>
          <w:tab w:val="left" w:pos="3901"/>
        </w:tabs>
      </w:pPr>
      <w:r>
        <w:tab/>
      </w:r>
      <w:r w:rsidR="00D6224A">
        <w:tab/>
      </w:r>
    </w:p>
    <w:p w14:paraId="1D445E06" w14:textId="77777777" w:rsidR="00DB463B" w:rsidRPr="001E4429" w:rsidRDefault="00DB463B" w:rsidP="00CA7A3C">
      <w:pPr>
        <w:pStyle w:val="berschrift2"/>
      </w:pPr>
      <w:r w:rsidRPr="005819EC">
        <w:lastRenderedPageBreak/>
        <w:t xml:space="preserve">Referenz 1 </w:t>
      </w:r>
    </w:p>
    <w:tbl>
      <w:tblPr>
        <w:tblStyle w:val="Tabellenraster"/>
        <w:tblpPr w:leftFromText="141" w:rightFromText="141" w:vertAnchor="text" w:tblpXSpec="right" w:tblpY="1"/>
        <w:tblOverlap w:val="never"/>
        <w:tblW w:w="9214" w:type="dxa"/>
        <w:tblLook w:val="04A0" w:firstRow="1" w:lastRow="0" w:firstColumn="1" w:lastColumn="0" w:noHBand="0" w:noVBand="1"/>
      </w:tblPr>
      <w:tblGrid>
        <w:gridCol w:w="4905"/>
        <w:gridCol w:w="3454"/>
        <w:gridCol w:w="855"/>
      </w:tblGrid>
      <w:tr w:rsidR="00DB463B" w:rsidRPr="00917330" w14:paraId="68649343" w14:textId="77777777" w:rsidTr="00D72C59">
        <w:trPr>
          <w:tblHeader/>
        </w:trPr>
        <w:tc>
          <w:tcPr>
            <w:tcW w:w="4905" w:type="dxa"/>
            <w:tcBorders>
              <w:top w:val="nil"/>
              <w:left w:val="nil"/>
              <w:bottom w:val="nil"/>
              <w:right w:val="nil"/>
            </w:tcBorders>
            <w:shd w:val="clear" w:color="auto" w:fill="55BAF2" w:themeFill="accent6" w:themeFillShade="BF"/>
          </w:tcPr>
          <w:p w14:paraId="62D7C161" w14:textId="77777777" w:rsidR="00DB463B" w:rsidRPr="00917330" w:rsidRDefault="00DB463B" w:rsidP="00D72C59">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0A227EBB" w14:textId="77777777" w:rsidR="00DB463B" w:rsidRPr="00ED4B68" w:rsidRDefault="00DB463B" w:rsidP="00D72C59">
            <w:pPr>
              <w:pStyle w:val="Aufzhlung"/>
              <w:numPr>
                <w:ilvl w:val="0"/>
                <w:numId w:val="0"/>
              </w:numPr>
              <w:jc w:val="center"/>
              <w:rPr>
                <w:b/>
                <w:color w:val="666F7A" w:themeColor="text1"/>
              </w:rPr>
            </w:pPr>
            <w:r w:rsidRPr="00ED4B68">
              <w:rPr>
                <w:b/>
                <w:color w:val="666F7A" w:themeColor="text1"/>
              </w:rPr>
              <w:t>Angaben des Bewerbers</w:t>
            </w:r>
          </w:p>
        </w:tc>
      </w:tr>
      <w:tr w:rsidR="00DB463B" w:rsidRPr="00917330" w14:paraId="3D37C689" w14:textId="77777777" w:rsidTr="00D72C59">
        <w:trPr>
          <w:tblHeader/>
        </w:trPr>
        <w:tc>
          <w:tcPr>
            <w:tcW w:w="8359" w:type="dxa"/>
            <w:gridSpan w:val="2"/>
            <w:tcBorders>
              <w:top w:val="nil"/>
              <w:left w:val="nil"/>
              <w:bottom w:val="nil"/>
              <w:right w:val="nil"/>
            </w:tcBorders>
            <w:shd w:val="clear" w:color="auto" w:fill="BCE4FA" w:themeFill="accent6"/>
          </w:tcPr>
          <w:p w14:paraId="75726E8B" w14:textId="77777777" w:rsidR="00DB463B" w:rsidRPr="00917330" w:rsidRDefault="00DB463B" w:rsidP="00D72C59">
            <w:pPr>
              <w:pStyle w:val="Aufzhlung"/>
              <w:numPr>
                <w:ilvl w:val="0"/>
                <w:numId w:val="0"/>
              </w:numPr>
            </w:pPr>
            <w:r w:rsidRPr="00917330">
              <w:t>Folgende Angaben sind jeweils zu den Referenzprojekten zu machen:</w:t>
            </w:r>
          </w:p>
        </w:tc>
        <w:tc>
          <w:tcPr>
            <w:tcW w:w="855" w:type="dxa"/>
            <w:tcBorders>
              <w:top w:val="nil"/>
              <w:left w:val="nil"/>
              <w:bottom w:val="nil"/>
              <w:right w:val="nil"/>
            </w:tcBorders>
            <w:shd w:val="clear" w:color="auto" w:fill="BCE4FA" w:themeFill="accent6"/>
          </w:tcPr>
          <w:p w14:paraId="4207B857" w14:textId="77777777" w:rsidR="00DB463B" w:rsidRPr="00917330" w:rsidRDefault="00DB463B" w:rsidP="00D72C59">
            <w:pPr>
              <w:pStyle w:val="Aufzhlung"/>
              <w:numPr>
                <w:ilvl w:val="0"/>
                <w:numId w:val="0"/>
              </w:numPr>
            </w:pPr>
          </w:p>
        </w:tc>
      </w:tr>
      <w:tr w:rsidR="00DB463B" w:rsidRPr="00917330" w14:paraId="51C952D6" w14:textId="77777777" w:rsidTr="00D72C59">
        <w:tc>
          <w:tcPr>
            <w:tcW w:w="4905" w:type="dxa"/>
            <w:tcBorders>
              <w:top w:val="nil"/>
              <w:left w:val="nil"/>
              <w:bottom w:val="single" w:sz="4" w:space="0" w:color="auto"/>
              <w:right w:val="nil"/>
            </w:tcBorders>
          </w:tcPr>
          <w:p w14:paraId="1FC842F3" w14:textId="77777777" w:rsidR="00DB463B" w:rsidRPr="00917330" w:rsidRDefault="00DB463B" w:rsidP="00D72C59">
            <w:pPr>
              <w:pStyle w:val="Aufzhlung"/>
              <w:numPr>
                <w:ilvl w:val="0"/>
                <w:numId w:val="0"/>
              </w:numPr>
            </w:pPr>
            <w:r w:rsidRPr="00917330">
              <w:t xml:space="preserve">Projektbezeichnung </w:t>
            </w:r>
          </w:p>
        </w:tc>
        <w:sdt>
          <w:sdtPr>
            <w:id w:val="2120865055"/>
            <w:placeholder>
              <w:docPart w:val="769F9DADF53F4263AA56A352C5A7D953"/>
            </w:placeholder>
            <w:showingPlcHdr/>
          </w:sdtPr>
          <w:sdtContent>
            <w:tc>
              <w:tcPr>
                <w:tcW w:w="4309" w:type="dxa"/>
                <w:gridSpan w:val="2"/>
                <w:tcBorders>
                  <w:top w:val="nil"/>
                  <w:left w:val="nil"/>
                  <w:bottom w:val="single" w:sz="4" w:space="0" w:color="auto"/>
                  <w:right w:val="nil"/>
                </w:tcBorders>
              </w:tcPr>
              <w:p w14:paraId="60BD1B33" w14:textId="77777777" w:rsidR="00DB463B" w:rsidRPr="00917330" w:rsidRDefault="00DB463B" w:rsidP="00D72C59">
                <w:pPr>
                  <w:pStyle w:val="Aufzhlung"/>
                  <w:numPr>
                    <w:ilvl w:val="0"/>
                    <w:numId w:val="0"/>
                  </w:numPr>
                </w:pPr>
                <w:r w:rsidRPr="00917330">
                  <w:rPr>
                    <w:rStyle w:val="Platzhaltertext"/>
                    <w:highlight w:val="yellow"/>
                  </w:rPr>
                  <w:t>Text eingeben</w:t>
                </w:r>
              </w:p>
            </w:tc>
          </w:sdtContent>
        </w:sdt>
      </w:tr>
      <w:tr w:rsidR="00DB463B" w:rsidRPr="00917330" w14:paraId="2B4F02C8" w14:textId="77777777" w:rsidTr="00D72C59">
        <w:tc>
          <w:tcPr>
            <w:tcW w:w="4905" w:type="dxa"/>
            <w:tcBorders>
              <w:left w:val="nil"/>
              <w:bottom w:val="single" w:sz="4" w:space="0" w:color="auto"/>
              <w:right w:val="nil"/>
            </w:tcBorders>
          </w:tcPr>
          <w:p w14:paraId="337BB761" w14:textId="77777777" w:rsidR="00DB463B" w:rsidRPr="00917330" w:rsidRDefault="00DB463B" w:rsidP="00D72C59">
            <w:pPr>
              <w:pStyle w:val="Aufzhlung"/>
              <w:numPr>
                <w:ilvl w:val="0"/>
                <w:numId w:val="0"/>
              </w:numPr>
            </w:pPr>
            <w:r w:rsidRPr="00917330">
              <w:t>Referenz</w:t>
            </w:r>
          </w:p>
        </w:tc>
        <w:tc>
          <w:tcPr>
            <w:tcW w:w="4309" w:type="dxa"/>
            <w:gridSpan w:val="2"/>
            <w:tcBorders>
              <w:left w:val="nil"/>
              <w:bottom w:val="single" w:sz="4" w:space="0" w:color="auto"/>
              <w:right w:val="nil"/>
            </w:tcBorders>
          </w:tcPr>
          <w:p w14:paraId="2C36E3B3" w14:textId="77777777" w:rsidR="00DB463B" w:rsidRPr="00917330" w:rsidRDefault="00000000" w:rsidP="00D72C59">
            <w:pPr>
              <w:pStyle w:val="Aufzhlung"/>
              <w:numPr>
                <w:ilvl w:val="0"/>
                <w:numId w:val="0"/>
              </w:numPr>
            </w:pPr>
            <w:sdt>
              <w:sdtPr>
                <w:id w:val="-1748560583"/>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Bewerbers</w:t>
            </w:r>
          </w:p>
          <w:p w14:paraId="50CA0D3D" w14:textId="77777777" w:rsidR="00DB463B" w:rsidRPr="00917330" w:rsidRDefault="00000000" w:rsidP="00D72C59">
            <w:pPr>
              <w:pStyle w:val="Aufzhlung"/>
              <w:numPr>
                <w:ilvl w:val="0"/>
                <w:numId w:val="0"/>
              </w:numPr>
              <w:jc w:val="left"/>
            </w:pPr>
            <w:sdt>
              <w:sdtPr>
                <w:id w:val="-1663846565"/>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Mitglieds der Bewerbergemeinschaft </w:t>
            </w:r>
          </w:p>
          <w:p w14:paraId="726AB460" w14:textId="77777777" w:rsidR="00DB463B" w:rsidRPr="00917330" w:rsidRDefault="00DB463B" w:rsidP="00D72C59">
            <w:pPr>
              <w:pStyle w:val="Aufzhlung"/>
              <w:numPr>
                <w:ilvl w:val="0"/>
                <w:numId w:val="0"/>
              </w:numPr>
            </w:pPr>
            <w:r w:rsidRPr="00917330">
              <w:t xml:space="preserve">     Name: </w:t>
            </w:r>
            <w:sdt>
              <w:sdtPr>
                <w:id w:val="-447551433"/>
                <w:placeholder>
                  <w:docPart w:val="02374C5A3146498E85FE5BD742B4DE0E"/>
                </w:placeholder>
                <w:showingPlcHdr/>
              </w:sdtPr>
              <w:sdtContent>
                <w:r w:rsidRPr="00917330">
                  <w:rPr>
                    <w:rStyle w:val="Platzhaltertext"/>
                    <w:highlight w:val="yellow"/>
                  </w:rPr>
                  <w:t>Text eingeben</w:t>
                </w:r>
              </w:sdtContent>
            </w:sdt>
          </w:p>
          <w:p w14:paraId="0296B134" w14:textId="77777777" w:rsidR="00DB463B" w:rsidRPr="00917330" w:rsidRDefault="00DB463B" w:rsidP="00D72C59">
            <w:pPr>
              <w:pStyle w:val="Aufzhlung"/>
              <w:numPr>
                <w:ilvl w:val="0"/>
                <w:numId w:val="0"/>
              </w:numPr>
            </w:pPr>
            <w:r w:rsidRPr="00917330">
              <w:t xml:space="preserve">     Adresse: </w:t>
            </w:r>
            <w:sdt>
              <w:sdtPr>
                <w:id w:val="-1018225484"/>
                <w:placeholder>
                  <w:docPart w:val="9B64B165394E44E989E9679A03798A48"/>
                </w:placeholder>
                <w:showingPlcHdr/>
              </w:sdtPr>
              <w:sdtContent>
                <w:r w:rsidRPr="00917330">
                  <w:rPr>
                    <w:rStyle w:val="Platzhaltertext"/>
                    <w:highlight w:val="yellow"/>
                  </w:rPr>
                  <w:t>Text eingeben</w:t>
                </w:r>
              </w:sdtContent>
            </w:sdt>
          </w:p>
          <w:p w14:paraId="6A18C1C6" w14:textId="77777777" w:rsidR="00DB463B" w:rsidRPr="00917330" w:rsidRDefault="00000000" w:rsidP="00D72C59">
            <w:pPr>
              <w:pStyle w:val="Aufzhlung"/>
              <w:numPr>
                <w:ilvl w:val="0"/>
                <w:numId w:val="0"/>
              </w:numPr>
            </w:pPr>
            <w:sdt>
              <w:sdtPr>
                <w:id w:val="1068759143"/>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Unterauftragnehmers/Dritten</w:t>
            </w:r>
          </w:p>
          <w:p w14:paraId="52CEB760" w14:textId="77777777" w:rsidR="00DB463B" w:rsidRPr="00917330" w:rsidRDefault="00DB463B" w:rsidP="00D72C59">
            <w:pPr>
              <w:pStyle w:val="Aufzhlung"/>
              <w:numPr>
                <w:ilvl w:val="0"/>
                <w:numId w:val="0"/>
              </w:numPr>
            </w:pPr>
            <w:r w:rsidRPr="00917330">
              <w:t xml:space="preserve">     Name: </w:t>
            </w:r>
            <w:sdt>
              <w:sdtPr>
                <w:id w:val="1611626007"/>
                <w:placeholder>
                  <w:docPart w:val="D453DE7D464C453B9C86502166EA9F6D"/>
                </w:placeholder>
                <w:showingPlcHdr/>
              </w:sdtPr>
              <w:sdtContent>
                <w:r w:rsidRPr="00917330">
                  <w:rPr>
                    <w:rStyle w:val="Platzhaltertext"/>
                    <w:highlight w:val="yellow"/>
                  </w:rPr>
                  <w:t>Text eingeben</w:t>
                </w:r>
              </w:sdtContent>
            </w:sdt>
          </w:p>
          <w:p w14:paraId="5F5DC4AD" w14:textId="77777777" w:rsidR="00DB463B" w:rsidRPr="00917330" w:rsidRDefault="00DB463B" w:rsidP="00D72C59">
            <w:pPr>
              <w:pStyle w:val="Aufzhlung"/>
              <w:numPr>
                <w:ilvl w:val="0"/>
                <w:numId w:val="0"/>
              </w:numPr>
            </w:pPr>
            <w:r w:rsidRPr="00917330">
              <w:t xml:space="preserve">     Adresse: </w:t>
            </w:r>
            <w:sdt>
              <w:sdtPr>
                <w:id w:val="-361598549"/>
                <w:placeholder>
                  <w:docPart w:val="9655A055CF834F5ABA2298344A72D33B"/>
                </w:placeholder>
                <w:showingPlcHdr/>
              </w:sdtPr>
              <w:sdtContent>
                <w:r w:rsidRPr="00917330">
                  <w:rPr>
                    <w:rStyle w:val="Platzhaltertext"/>
                    <w:highlight w:val="yellow"/>
                  </w:rPr>
                  <w:t>Text eingeben</w:t>
                </w:r>
              </w:sdtContent>
            </w:sdt>
          </w:p>
        </w:tc>
      </w:tr>
      <w:tr w:rsidR="00DB463B" w:rsidRPr="00917330" w14:paraId="3C86A43D" w14:textId="77777777" w:rsidTr="00D72C59">
        <w:tc>
          <w:tcPr>
            <w:tcW w:w="4905" w:type="dxa"/>
            <w:tcBorders>
              <w:left w:val="nil"/>
              <w:bottom w:val="single" w:sz="4" w:space="0" w:color="auto"/>
              <w:right w:val="nil"/>
            </w:tcBorders>
          </w:tcPr>
          <w:p w14:paraId="112A75A5" w14:textId="77777777" w:rsidR="00DB463B" w:rsidRPr="00917330" w:rsidRDefault="00DB463B" w:rsidP="00D72C59">
            <w:pPr>
              <w:pStyle w:val="Aufzhlung"/>
              <w:numPr>
                <w:ilvl w:val="0"/>
                <w:numId w:val="0"/>
              </w:numPr>
            </w:pPr>
            <w:r w:rsidRPr="00917330">
              <w:t>Auftraggeber des referenzierten Projekts</w:t>
            </w:r>
          </w:p>
        </w:tc>
        <w:tc>
          <w:tcPr>
            <w:tcW w:w="4309" w:type="dxa"/>
            <w:gridSpan w:val="2"/>
            <w:tcBorders>
              <w:left w:val="nil"/>
              <w:bottom w:val="single" w:sz="4" w:space="0" w:color="auto"/>
              <w:right w:val="nil"/>
            </w:tcBorders>
          </w:tcPr>
          <w:p w14:paraId="24EFFD41" w14:textId="77777777" w:rsidR="00DB463B" w:rsidRDefault="00DB463B" w:rsidP="00D72C59">
            <w:pPr>
              <w:pStyle w:val="Aufzhlung"/>
              <w:numPr>
                <w:ilvl w:val="0"/>
                <w:numId w:val="0"/>
              </w:numPr>
            </w:pPr>
            <w:r>
              <w:t xml:space="preserve">Name: </w:t>
            </w:r>
            <w:sdt>
              <w:sdtPr>
                <w:id w:val="229515281"/>
                <w:placeholder>
                  <w:docPart w:val="7B10CB355B7748E682B9A86733DB9A3A"/>
                </w:placeholder>
                <w:showingPlcHdr/>
              </w:sdtPr>
              <w:sdtContent>
                <w:r w:rsidRPr="00917330">
                  <w:rPr>
                    <w:rStyle w:val="Platzhaltertext"/>
                    <w:highlight w:val="yellow"/>
                  </w:rPr>
                  <w:t>Text eingeben</w:t>
                </w:r>
              </w:sdtContent>
            </w:sdt>
          </w:p>
          <w:p w14:paraId="25D376F0" w14:textId="77777777" w:rsidR="00DB463B" w:rsidRPr="00917330" w:rsidRDefault="00DB463B" w:rsidP="00D72C59">
            <w:pPr>
              <w:pStyle w:val="Aufzhlung"/>
              <w:numPr>
                <w:ilvl w:val="0"/>
                <w:numId w:val="0"/>
              </w:numPr>
            </w:pPr>
            <w:r>
              <w:t xml:space="preserve">Adresse: </w:t>
            </w:r>
            <w:sdt>
              <w:sdtPr>
                <w:id w:val="1245844948"/>
                <w:placeholder>
                  <w:docPart w:val="D227B635762645928320DC2D1BAD4C05"/>
                </w:placeholder>
                <w:showingPlcHdr/>
              </w:sdtPr>
              <w:sdtContent>
                <w:r w:rsidRPr="00917330">
                  <w:rPr>
                    <w:rStyle w:val="Platzhaltertext"/>
                    <w:highlight w:val="yellow"/>
                  </w:rPr>
                  <w:t>Text eingeben</w:t>
                </w:r>
              </w:sdtContent>
            </w:sdt>
          </w:p>
        </w:tc>
      </w:tr>
      <w:tr w:rsidR="00DB463B" w:rsidRPr="00917330" w14:paraId="52D18008" w14:textId="77777777" w:rsidTr="00D72C59">
        <w:tc>
          <w:tcPr>
            <w:tcW w:w="4905" w:type="dxa"/>
            <w:tcBorders>
              <w:top w:val="single" w:sz="4" w:space="0" w:color="auto"/>
              <w:left w:val="nil"/>
              <w:bottom w:val="single" w:sz="4" w:space="0" w:color="auto"/>
              <w:right w:val="nil"/>
            </w:tcBorders>
          </w:tcPr>
          <w:p w14:paraId="145783D7" w14:textId="77777777" w:rsidR="00DB463B" w:rsidRPr="00917330" w:rsidRDefault="00DB463B" w:rsidP="00D72C59">
            <w:pPr>
              <w:pStyle w:val="Aufzhlung"/>
              <w:numPr>
                <w:ilvl w:val="0"/>
                <w:numId w:val="0"/>
              </w:numPr>
            </w:pPr>
            <w:r w:rsidRPr="00917330">
              <w:t>Ansprechpartner beim Auftraggeber des referenzierten Projekts</w:t>
            </w:r>
          </w:p>
        </w:tc>
        <w:tc>
          <w:tcPr>
            <w:tcW w:w="4309" w:type="dxa"/>
            <w:gridSpan w:val="2"/>
            <w:tcBorders>
              <w:top w:val="single" w:sz="4" w:space="0" w:color="auto"/>
              <w:left w:val="nil"/>
              <w:bottom w:val="single" w:sz="4" w:space="0" w:color="auto"/>
              <w:right w:val="nil"/>
            </w:tcBorders>
          </w:tcPr>
          <w:p w14:paraId="7C69941C" w14:textId="77777777" w:rsidR="00DB463B" w:rsidRDefault="00DB463B" w:rsidP="00D72C59">
            <w:pPr>
              <w:pStyle w:val="Aufzhlung"/>
              <w:numPr>
                <w:ilvl w:val="0"/>
                <w:numId w:val="0"/>
              </w:numPr>
            </w:pPr>
            <w:r>
              <w:t xml:space="preserve">Name: </w:t>
            </w:r>
            <w:sdt>
              <w:sdtPr>
                <w:id w:val="1327326057"/>
                <w:placeholder>
                  <w:docPart w:val="C3D219A18A9F410D96D8F45AE2539D61"/>
                </w:placeholder>
                <w:showingPlcHdr/>
              </w:sdtPr>
              <w:sdtContent>
                <w:r w:rsidRPr="00917330">
                  <w:rPr>
                    <w:rStyle w:val="Platzhaltertext"/>
                    <w:highlight w:val="yellow"/>
                  </w:rPr>
                  <w:t>Text eingeben</w:t>
                </w:r>
              </w:sdtContent>
            </w:sdt>
          </w:p>
          <w:p w14:paraId="79640189" w14:textId="77777777" w:rsidR="00DB463B" w:rsidRDefault="00DB463B" w:rsidP="00D72C59">
            <w:pPr>
              <w:pStyle w:val="Aufzhlung"/>
              <w:numPr>
                <w:ilvl w:val="0"/>
                <w:numId w:val="0"/>
              </w:numPr>
            </w:pPr>
            <w:r>
              <w:t xml:space="preserve">Telefonnummer: </w:t>
            </w:r>
            <w:sdt>
              <w:sdtPr>
                <w:id w:val="870030846"/>
                <w:placeholder>
                  <w:docPart w:val="7ED178E2A88D4FAEAAC3B54D53AED823"/>
                </w:placeholder>
                <w:showingPlcHdr/>
              </w:sdtPr>
              <w:sdtContent>
                <w:r w:rsidRPr="00917330">
                  <w:rPr>
                    <w:rStyle w:val="Platzhaltertext"/>
                    <w:highlight w:val="yellow"/>
                  </w:rPr>
                  <w:t>Text eingeben</w:t>
                </w:r>
              </w:sdtContent>
            </w:sdt>
          </w:p>
          <w:p w14:paraId="0C9BDF48" w14:textId="77777777" w:rsidR="00DB463B" w:rsidRPr="00917330" w:rsidRDefault="00DB463B" w:rsidP="00D72C59">
            <w:pPr>
              <w:pStyle w:val="Aufzhlung"/>
              <w:numPr>
                <w:ilvl w:val="0"/>
                <w:numId w:val="0"/>
              </w:numPr>
            </w:pPr>
            <w:r>
              <w:t xml:space="preserve">E-Mail: </w:t>
            </w:r>
            <w:sdt>
              <w:sdtPr>
                <w:id w:val="-1644962271"/>
                <w:placeholder>
                  <w:docPart w:val="ECD46908692544028FF6A1253232BA33"/>
                </w:placeholder>
                <w:showingPlcHdr/>
              </w:sdtPr>
              <w:sdtContent>
                <w:r w:rsidRPr="00917330">
                  <w:rPr>
                    <w:rStyle w:val="Platzhaltertext"/>
                    <w:highlight w:val="yellow"/>
                  </w:rPr>
                  <w:t>Text eingeben</w:t>
                </w:r>
              </w:sdtContent>
            </w:sdt>
          </w:p>
        </w:tc>
      </w:tr>
      <w:tr w:rsidR="00DB463B" w:rsidRPr="00917330" w14:paraId="6858C600" w14:textId="77777777" w:rsidTr="00D72C59">
        <w:tc>
          <w:tcPr>
            <w:tcW w:w="4905" w:type="dxa"/>
            <w:tcBorders>
              <w:left w:val="nil"/>
              <w:bottom w:val="single" w:sz="4" w:space="0" w:color="auto"/>
              <w:right w:val="nil"/>
            </w:tcBorders>
          </w:tcPr>
          <w:p w14:paraId="4A29998F" w14:textId="77777777" w:rsidR="00DB463B" w:rsidRDefault="00DB463B" w:rsidP="00D72C59">
            <w:pPr>
              <w:pStyle w:val="Aufzhlung"/>
              <w:numPr>
                <w:ilvl w:val="0"/>
                <w:numId w:val="0"/>
              </w:numPr>
            </w:pPr>
            <w:r>
              <w:t xml:space="preserve">Betrifft die Referenz den </w:t>
            </w:r>
            <w:r w:rsidRPr="00D1280C">
              <w:t>Neu- oder Umbau eines komplexen Bauvorhabens. (Ab 3.500 €/m² NUF)</w:t>
            </w:r>
          </w:p>
        </w:tc>
        <w:tc>
          <w:tcPr>
            <w:tcW w:w="4309" w:type="dxa"/>
            <w:gridSpan w:val="2"/>
            <w:tcBorders>
              <w:left w:val="nil"/>
              <w:bottom w:val="single" w:sz="4" w:space="0" w:color="auto"/>
              <w:right w:val="nil"/>
            </w:tcBorders>
          </w:tcPr>
          <w:p w14:paraId="38F4D6F2" w14:textId="77777777" w:rsidR="00DB463B" w:rsidRDefault="00000000" w:rsidP="00D72C59">
            <w:pPr>
              <w:pStyle w:val="Aufzhlung"/>
              <w:numPr>
                <w:ilvl w:val="0"/>
                <w:numId w:val="0"/>
              </w:numPr>
            </w:pPr>
            <w:sdt>
              <w:sdtPr>
                <w:id w:val="-20587768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3E6CD25" w14:textId="77777777" w:rsidR="00DB463B" w:rsidRDefault="00000000" w:rsidP="00D72C59">
            <w:pPr>
              <w:pStyle w:val="Aufzhlung"/>
              <w:numPr>
                <w:ilvl w:val="0"/>
                <w:numId w:val="0"/>
              </w:numPr>
            </w:pPr>
            <w:sdt>
              <w:sdtPr>
                <w:id w:val="62050853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tc>
      </w:tr>
      <w:tr w:rsidR="00DB463B" w:rsidRPr="00917330" w14:paraId="01FBC64E" w14:textId="77777777" w:rsidTr="00D72C59">
        <w:tc>
          <w:tcPr>
            <w:tcW w:w="4905" w:type="dxa"/>
            <w:tcBorders>
              <w:left w:val="nil"/>
              <w:bottom w:val="single" w:sz="4" w:space="0" w:color="auto"/>
              <w:right w:val="nil"/>
            </w:tcBorders>
          </w:tcPr>
          <w:p w14:paraId="30B0EBBB" w14:textId="77777777" w:rsidR="00DB463B" w:rsidRDefault="00DB463B" w:rsidP="00D72C59">
            <w:pPr>
              <w:pStyle w:val="Aufzhlung"/>
              <w:numPr>
                <w:ilvl w:val="0"/>
                <w:numId w:val="0"/>
              </w:numPr>
            </w:pPr>
            <w:r>
              <w:t xml:space="preserve">Betrifft das Referenzprojekt eine Baumaßnahme mit einer Nutzungsfläche (NUF 1-7 [in </w:t>
            </w:r>
            <w:r w:rsidRPr="00F86493">
              <w:t>m²</w:t>
            </w:r>
            <w:r>
              <w:t xml:space="preserve">]) mindestens 20.000 m² bzw. 10.000 </w:t>
            </w:r>
            <w:r w:rsidRPr="008346AC">
              <w:t>m²</w:t>
            </w:r>
            <w:r>
              <w:t>?</w:t>
            </w:r>
          </w:p>
          <w:p w14:paraId="0E5036D5" w14:textId="77777777" w:rsidR="00DB463B" w:rsidRDefault="00DB463B" w:rsidP="00D72C59">
            <w:pPr>
              <w:pStyle w:val="Aufzhlung"/>
              <w:numPr>
                <w:ilvl w:val="0"/>
                <w:numId w:val="0"/>
              </w:numPr>
            </w:pPr>
          </w:p>
        </w:tc>
        <w:tc>
          <w:tcPr>
            <w:tcW w:w="4309" w:type="dxa"/>
            <w:gridSpan w:val="2"/>
            <w:tcBorders>
              <w:left w:val="nil"/>
              <w:bottom w:val="single" w:sz="4" w:space="0" w:color="auto"/>
              <w:right w:val="nil"/>
            </w:tcBorders>
          </w:tcPr>
          <w:p w14:paraId="36545150" w14:textId="77777777" w:rsidR="00DB463B" w:rsidRDefault="00000000" w:rsidP="00D72C59">
            <w:pPr>
              <w:pStyle w:val="Aufzhlung"/>
              <w:numPr>
                <w:ilvl w:val="0"/>
                <w:numId w:val="0"/>
              </w:numPr>
            </w:pPr>
            <w:sdt>
              <w:sdtPr>
                <w:id w:val="139802319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5BC02BEC" w14:textId="77777777" w:rsidR="00DB463B" w:rsidRDefault="00000000" w:rsidP="00D72C59">
            <w:pPr>
              <w:pStyle w:val="Aufzhlung"/>
              <w:numPr>
                <w:ilvl w:val="0"/>
                <w:numId w:val="0"/>
              </w:numPr>
            </w:pPr>
            <w:sdt>
              <w:sdtPr>
                <w:id w:val="-129050506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7661EFF9" w14:textId="77777777" w:rsidR="00DB463B" w:rsidRDefault="00DB463B" w:rsidP="00D72C59">
            <w:pPr>
              <w:pStyle w:val="Aufzhlung"/>
              <w:numPr>
                <w:ilvl w:val="0"/>
                <w:numId w:val="0"/>
              </w:numPr>
            </w:pPr>
            <w:r>
              <w:t>Angabe der NUF 1-7:</w:t>
            </w:r>
          </w:p>
          <w:sdt>
            <w:sdtPr>
              <w:id w:val="1626963333"/>
              <w:placeholder>
                <w:docPart w:val="ED5931E7F9814A0196B4B997FB35D7CE"/>
              </w:placeholder>
              <w:showingPlcHdr/>
            </w:sdtPr>
            <w:sdtContent>
              <w:p w14:paraId="26400B3C" w14:textId="77777777" w:rsidR="00DB463B" w:rsidRDefault="00DB463B" w:rsidP="00D72C59">
                <w:pPr>
                  <w:pStyle w:val="Aufzhlung"/>
                  <w:numPr>
                    <w:ilvl w:val="0"/>
                    <w:numId w:val="0"/>
                  </w:numPr>
                </w:pPr>
                <w:r w:rsidRPr="00917330">
                  <w:rPr>
                    <w:rStyle w:val="Platzhaltertext"/>
                    <w:highlight w:val="yellow"/>
                  </w:rPr>
                  <w:t>Text eingeben</w:t>
                </w:r>
              </w:p>
            </w:sdtContent>
          </w:sdt>
        </w:tc>
      </w:tr>
      <w:tr w:rsidR="00DB463B" w:rsidRPr="00917330" w14:paraId="2EDE1AD3" w14:textId="77777777" w:rsidTr="00D72C59">
        <w:tc>
          <w:tcPr>
            <w:tcW w:w="4905" w:type="dxa"/>
            <w:tcBorders>
              <w:left w:val="nil"/>
              <w:bottom w:val="single" w:sz="4" w:space="0" w:color="auto"/>
              <w:right w:val="nil"/>
            </w:tcBorders>
          </w:tcPr>
          <w:p w14:paraId="32F35915" w14:textId="77777777" w:rsidR="00DB463B" w:rsidRDefault="00DB463B" w:rsidP="00D72C59">
            <w:pPr>
              <w:pStyle w:val="Aufzhlung"/>
              <w:numPr>
                <w:ilvl w:val="0"/>
                <w:numId w:val="0"/>
              </w:numPr>
            </w:pPr>
            <w:r>
              <w:t>Betrifft das Referenzprojekt eine Baumaßnahme mit Gesamtbaukosten nach DIN 276 Kostengruppen 200 – 600 in Höhe von insgesamt mindestens netto 70 Mio. Euro bzw. 35 Mio. Euro?</w:t>
            </w:r>
          </w:p>
          <w:p w14:paraId="3CAD3DB1" w14:textId="77777777" w:rsidR="00DB463B" w:rsidRDefault="00DB463B" w:rsidP="00D72C59">
            <w:pPr>
              <w:pStyle w:val="Aufzhlung"/>
              <w:numPr>
                <w:ilvl w:val="0"/>
                <w:numId w:val="0"/>
              </w:numPr>
            </w:pPr>
          </w:p>
          <w:p w14:paraId="5D248F95" w14:textId="77777777" w:rsidR="00DB463B" w:rsidRDefault="00DB463B" w:rsidP="00D72C59">
            <w:pPr>
              <w:pStyle w:val="Aufzhlung"/>
              <w:numPr>
                <w:ilvl w:val="0"/>
                <w:numId w:val="0"/>
              </w:numPr>
            </w:pPr>
          </w:p>
        </w:tc>
        <w:tc>
          <w:tcPr>
            <w:tcW w:w="4309" w:type="dxa"/>
            <w:gridSpan w:val="2"/>
            <w:tcBorders>
              <w:left w:val="nil"/>
              <w:bottom w:val="single" w:sz="4" w:space="0" w:color="auto"/>
              <w:right w:val="nil"/>
            </w:tcBorders>
          </w:tcPr>
          <w:p w14:paraId="5EA530A0" w14:textId="77777777" w:rsidR="00DB463B" w:rsidRDefault="00000000" w:rsidP="00D72C59">
            <w:pPr>
              <w:pStyle w:val="Aufzhlung"/>
              <w:numPr>
                <w:ilvl w:val="0"/>
                <w:numId w:val="0"/>
              </w:numPr>
            </w:pPr>
            <w:sdt>
              <w:sdtPr>
                <w:id w:val="-145485848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24760BE" w14:textId="77777777" w:rsidR="00DB463B" w:rsidRDefault="00000000" w:rsidP="00D72C59">
            <w:pPr>
              <w:pStyle w:val="Aufzhlung"/>
              <w:numPr>
                <w:ilvl w:val="0"/>
                <w:numId w:val="0"/>
              </w:numPr>
            </w:pPr>
            <w:sdt>
              <w:sdtPr>
                <w:id w:val="-154473951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0756FABF" w14:textId="77777777" w:rsidR="00DB463B" w:rsidRDefault="00DB463B" w:rsidP="00D72C59">
            <w:pPr>
              <w:pStyle w:val="Aufzhlung"/>
              <w:numPr>
                <w:ilvl w:val="0"/>
                <w:numId w:val="0"/>
              </w:numPr>
            </w:pPr>
            <w:r>
              <w:t xml:space="preserve">Höhe der Gesamtbaukosten nach DIN 276 Kostengruppen 200 - 600 netto: </w:t>
            </w:r>
            <w:sdt>
              <w:sdtPr>
                <w:id w:val="532387744"/>
                <w:placeholder>
                  <w:docPart w:val="3900068B3E8B45A3BDBCBAFB80A83B26"/>
                </w:placeholder>
                <w:showingPlcHdr/>
              </w:sdtPr>
              <w:sdtContent>
                <w:r w:rsidRPr="00917330">
                  <w:rPr>
                    <w:rStyle w:val="Platzhaltertext"/>
                    <w:highlight w:val="yellow"/>
                  </w:rPr>
                  <w:t>Text eingeben</w:t>
                </w:r>
              </w:sdtContent>
            </w:sdt>
          </w:p>
        </w:tc>
      </w:tr>
      <w:tr w:rsidR="00DB463B" w:rsidRPr="00917330" w14:paraId="0C3BA198" w14:textId="77777777" w:rsidTr="00D72C59">
        <w:tc>
          <w:tcPr>
            <w:tcW w:w="4905" w:type="dxa"/>
            <w:tcBorders>
              <w:left w:val="nil"/>
              <w:bottom w:val="single" w:sz="4" w:space="0" w:color="auto"/>
              <w:right w:val="nil"/>
            </w:tcBorders>
          </w:tcPr>
          <w:p w14:paraId="19B7EC48" w14:textId="39F8EF76" w:rsidR="00DB463B" w:rsidRDefault="00DB463B" w:rsidP="00D72C59">
            <w:pPr>
              <w:pStyle w:val="Aufzhlung"/>
              <w:numPr>
                <w:ilvl w:val="0"/>
                <w:numId w:val="0"/>
              </w:numPr>
            </w:pPr>
            <w:r>
              <w:t xml:space="preserve">Sind im Referenzprojekt mindestens die Projektstufen 2 AHO </w:t>
            </w:r>
            <w:r w:rsidRPr="00AF3D52">
              <w:t>analog zu LPH 2-5 HOAI</w:t>
            </w:r>
            <w:r>
              <w:t xml:space="preserve"> abgeschlossen </w:t>
            </w:r>
            <w:r w:rsidRPr="00691EBC">
              <w:t>(jedoch nicht vor 01.0</w:t>
            </w:r>
            <w:r w:rsidR="00B073C1">
              <w:t>1</w:t>
            </w:r>
            <w:r w:rsidRPr="00691EBC">
              <w:t>.201</w:t>
            </w:r>
            <w:r w:rsidR="00B073C1">
              <w:t>6</w:t>
            </w:r>
            <w:r w:rsidRPr="00691EBC">
              <w:t>)</w:t>
            </w:r>
            <w:r>
              <w:t>?</w:t>
            </w:r>
          </w:p>
        </w:tc>
        <w:tc>
          <w:tcPr>
            <w:tcW w:w="4309" w:type="dxa"/>
            <w:gridSpan w:val="2"/>
            <w:tcBorders>
              <w:left w:val="nil"/>
              <w:bottom w:val="single" w:sz="4" w:space="0" w:color="auto"/>
              <w:right w:val="nil"/>
            </w:tcBorders>
          </w:tcPr>
          <w:p w14:paraId="3FF0565E" w14:textId="77777777" w:rsidR="00DB463B" w:rsidRDefault="00000000" w:rsidP="00D72C59">
            <w:pPr>
              <w:pStyle w:val="Aufzhlung"/>
              <w:numPr>
                <w:ilvl w:val="0"/>
                <w:numId w:val="0"/>
              </w:numPr>
            </w:pPr>
            <w:sdt>
              <w:sdtPr>
                <w:id w:val="94650929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22E2BEE" w14:textId="77777777" w:rsidR="00DB463B" w:rsidRDefault="00000000" w:rsidP="00D72C59">
            <w:pPr>
              <w:pStyle w:val="Aufzhlung"/>
              <w:numPr>
                <w:ilvl w:val="0"/>
                <w:numId w:val="0"/>
              </w:numPr>
            </w:pPr>
            <w:sdt>
              <w:sdtPr>
                <w:id w:val="149290280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4058081A" w14:textId="77777777" w:rsidR="00DB463B" w:rsidRDefault="00DB463B" w:rsidP="00D72C59">
            <w:pPr>
              <w:pStyle w:val="Aufzhlung"/>
              <w:numPr>
                <w:ilvl w:val="0"/>
                <w:numId w:val="0"/>
              </w:numPr>
            </w:pPr>
            <w:r>
              <w:lastRenderedPageBreak/>
              <w:t xml:space="preserve">Projektstatus / Datum: </w:t>
            </w:r>
            <w:sdt>
              <w:sdtPr>
                <w:id w:val="2092035374"/>
                <w:placeholder>
                  <w:docPart w:val="F7FA6FA0B40D4BC1BF806F9EF6F3F662"/>
                </w:placeholder>
                <w:showingPlcHdr/>
              </w:sdtPr>
              <w:sdtContent>
                <w:r w:rsidRPr="00917330">
                  <w:rPr>
                    <w:rStyle w:val="Platzhaltertext"/>
                    <w:highlight w:val="yellow"/>
                  </w:rPr>
                  <w:t>Text eingeben</w:t>
                </w:r>
              </w:sdtContent>
            </w:sdt>
          </w:p>
        </w:tc>
      </w:tr>
      <w:tr w:rsidR="00DB463B" w:rsidRPr="00917330" w14:paraId="3096B8DA" w14:textId="77777777" w:rsidTr="00D72C59">
        <w:tc>
          <w:tcPr>
            <w:tcW w:w="4905" w:type="dxa"/>
            <w:tcBorders>
              <w:left w:val="nil"/>
              <w:bottom w:val="single" w:sz="4" w:space="0" w:color="auto"/>
              <w:right w:val="nil"/>
            </w:tcBorders>
          </w:tcPr>
          <w:p w14:paraId="66B30E05" w14:textId="65E15E60" w:rsidR="00DB463B" w:rsidRDefault="00DB463B" w:rsidP="00D72C59">
            <w:pPr>
              <w:pStyle w:val="Aufzhlung"/>
              <w:numPr>
                <w:ilvl w:val="0"/>
                <w:numId w:val="0"/>
              </w:numPr>
            </w:pPr>
            <w:r>
              <w:lastRenderedPageBreak/>
              <w:t xml:space="preserve">Umfasst das Referenzprojekt Leistungen für das </w:t>
            </w:r>
            <w:r w:rsidRPr="00EF40B0">
              <w:t xml:space="preserve">BIM-Management vergleichbar mit AHO Nr. 9; Kap. </w:t>
            </w:r>
            <w:r w:rsidR="00987C4F">
              <w:t>5, F13</w:t>
            </w:r>
            <w:r w:rsidRPr="00EF40B0">
              <w:t xml:space="preserve"> BIM-Management</w:t>
            </w:r>
            <w:r>
              <w:t>?</w:t>
            </w:r>
          </w:p>
        </w:tc>
        <w:tc>
          <w:tcPr>
            <w:tcW w:w="4309" w:type="dxa"/>
            <w:gridSpan w:val="2"/>
            <w:tcBorders>
              <w:left w:val="nil"/>
              <w:bottom w:val="single" w:sz="4" w:space="0" w:color="auto"/>
              <w:right w:val="nil"/>
            </w:tcBorders>
          </w:tcPr>
          <w:p w14:paraId="7E2DD2CB" w14:textId="77777777" w:rsidR="00DB463B" w:rsidRDefault="00000000" w:rsidP="00D72C59">
            <w:pPr>
              <w:pStyle w:val="Aufzhlung"/>
              <w:numPr>
                <w:ilvl w:val="0"/>
                <w:numId w:val="0"/>
              </w:numPr>
            </w:pPr>
            <w:sdt>
              <w:sdtPr>
                <w:id w:val="-150890896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EFCB50D" w14:textId="77777777" w:rsidR="00DB463B" w:rsidRDefault="00000000" w:rsidP="00D72C59">
            <w:pPr>
              <w:pStyle w:val="Aufzhlung"/>
              <w:numPr>
                <w:ilvl w:val="0"/>
                <w:numId w:val="0"/>
              </w:numPr>
            </w:pPr>
            <w:sdt>
              <w:sdtPr>
                <w:id w:val="39933429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7FBA7E93" w14:textId="77777777" w:rsidR="00DB463B" w:rsidRDefault="00DB463B" w:rsidP="00D72C59">
            <w:pPr>
              <w:pStyle w:val="Aufzhlung"/>
              <w:numPr>
                <w:ilvl w:val="0"/>
                <w:numId w:val="0"/>
              </w:numPr>
            </w:pPr>
          </w:p>
        </w:tc>
      </w:tr>
      <w:tr w:rsidR="00DB463B" w:rsidRPr="00917330" w14:paraId="68EE4B06" w14:textId="77777777" w:rsidTr="00D72C59">
        <w:tc>
          <w:tcPr>
            <w:tcW w:w="4905" w:type="dxa"/>
            <w:tcBorders>
              <w:left w:val="nil"/>
              <w:bottom w:val="single" w:sz="4" w:space="0" w:color="auto"/>
              <w:right w:val="nil"/>
            </w:tcBorders>
          </w:tcPr>
          <w:p w14:paraId="213E48F5" w14:textId="77777777" w:rsidR="00DB463B" w:rsidRDefault="00DB463B" w:rsidP="00D72C59">
            <w:pPr>
              <w:pStyle w:val="Aufzhlung"/>
              <w:numPr>
                <w:ilvl w:val="0"/>
                <w:numId w:val="0"/>
              </w:numPr>
            </w:pPr>
            <w:r>
              <w:t xml:space="preserve">Befindet sich der Projektort innerhalb der EU </w:t>
            </w:r>
          </w:p>
        </w:tc>
        <w:tc>
          <w:tcPr>
            <w:tcW w:w="4309" w:type="dxa"/>
            <w:gridSpan w:val="2"/>
            <w:tcBorders>
              <w:left w:val="nil"/>
              <w:bottom w:val="single" w:sz="4" w:space="0" w:color="auto"/>
              <w:right w:val="nil"/>
            </w:tcBorders>
          </w:tcPr>
          <w:p w14:paraId="6D819699" w14:textId="77777777" w:rsidR="00DB463B" w:rsidRDefault="00000000" w:rsidP="00D72C59">
            <w:pPr>
              <w:pStyle w:val="Aufzhlung"/>
              <w:numPr>
                <w:ilvl w:val="0"/>
                <w:numId w:val="0"/>
              </w:numPr>
            </w:pPr>
            <w:sdt>
              <w:sdtPr>
                <w:id w:val="173574031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1F7B633F" w14:textId="77777777" w:rsidR="00DB463B" w:rsidRDefault="00000000" w:rsidP="00D72C59">
            <w:pPr>
              <w:pStyle w:val="Aufzhlung"/>
              <w:numPr>
                <w:ilvl w:val="0"/>
                <w:numId w:val="0"/>
              </w:numPr>
            </w:pPr>
            <w:sdt>
              <w:sdtPr>
                <w:id w:val="-201135835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5B9B1E82" w14:textId="77777777" w:rsidR="00DB463B" w:rsidRDefault="00DB463B" w:rsidP="00D72C59">
            <w:pPr>
              <w:pStyle w:val="Aufzhlung"/>
              <w:numPr>
                <w:ilvl w:val="0"/>
                <w:numId w:val="0"/>
              </w:numPr>
            </w:pPr>
            <w:r>
              <w:t xml:space="preserve">Ort: </w:t>
            </w:r>
            <w:sdt>
              <w:sdtPr>
                <w:id w:val="582646243"/>
                <w:placeholder>
                  <w:docPart w:val="A9D321A5EDC1449C828249CB2C2A510E"/>
                </w:placeholder>
                <w:showingPlcHdr/>
              </w:sdtPr>
              <w:sdtContent>
                <w:r w:rsidRPr="00917330">
                  <w:rPr>
                    <w:rStyle w:val="Platzhaltertext"/>
                    <w:highlight w:val="yellow"/>
                  </w:rPr>
                  <w:t>Text eingeben</w:t>
                </w:r>
              </w:sdtContent>
            </w:sdt>
          </w:p>
        </w:tc>
      </w:tr>
      <w:tr w:rsidR="00DB463B" w:rsidRPr="00917330" w14:paraId="5AF05E02" w14:textId="77777777" w:rsidTr="00D72C59">
        <w:tc>
          <w:tcPr>
            <w:tcW w:w="4905" w:type="dxa"/>
            <w:tcBorders>
              <w:left w:val="nil"/>
              <w:bottom w:val="single" w:sz="4" w:space="0" w:color="auto"/>
              <w:right w:val="nil"/>
            </w:tcBorders>
          </w:tcPr>
          <w:p w14:paraId="18C1114E" w14:textId="578755E1" w:rsidR="00DB463B" w:rsidRDefault="00DB463B" w:rsidP="00D72C59">
            <w:pPr>
              <w:pStyle w:val="Aufzhlung"/>
              <w:numPr>
                <w:ilvl w:val="0"/>
                <w:numId w:val="0"/>
              </w:numPr>
            </w:pPr>
            <w:r>
              <w:t>Allgemeine Beschreibung des Referenzprojekts (mit Angaben zu Projektspezifikationen gemäß „A</w:t>
            </w:r>
            <w:r w:rsidR="00987C4F">
              <w:t>04</w:t>
            </w:r>
            <w:r>
              <w:t>_</w:t>
            </w:r>
            <w:proofErr w:type="gramStart"/>
            <w:r>
              <w:t>TNW Auswahlmatrix</w:t>
            </w:r>
            <w:proofErr w:type="gramEnd"/>
            <w:r>
              <w:t>“)</w:t>
            </w:r>
          </w:p>
        </w:tc>
        <w:tc>
          <w:tcPr>
            <w:tcW w:w="4309" w:type="dxa"/>
            <w:gridSpan w:val="2"/>
            <w:tcBorders>
              <w:left w:val="nil"/>
              <w:bottom w:val="single" w:sz="4" w:space="0" w:color="auto"/>
              <w:right w:val="nil"/>
            </w:tcBorders>
          </w:tcPr>
          <w:p w14:paraId="41C194EF" w14:textId="77777777" w:rsidR="00DB463B" w:rsidRDefault="00DB463B" w:rsidP="00D72C59">
            <w:pPr>
              <w:pStyle w:val="Aufzhlung"/>
              <w:numPr>
                <w:ilvl w:val="0"/>
                <w:numId w:val="18"/>
              </w:numPr>
              <w:ind w:left="232" w:hanging="232"/>
            </w:pPr>
            <w:r>
              <w:t xml:space="preserve">Anzahl BIM-Anwendungsfälle: </w:t>
            </w:r>
            <w:sdt>
              <w:sdtPr>
                <w:id w:val="1941631720"/>
                <w:placeholder>
                  <w:docPart w:val="FD625C1D82AB4D23802480A7360A8C93"/>
                </w:placeholder>
                <w:showingPlcHdr/>
                <w:text/>
              </w:sdtPr>
              <w:sdtContent>
                <w:r w:rsidRPr="00AE076D">
                  <w:rPr>
                    <w:rStyle w:val="Platzhaltertext"/>
                    <w:highlight w:val="yellow"/>
                  </w:rPr>
                  <w:t>Anzahl</w:t>
                </w:r>
              </w:sdtContent>
            </w:sdt>
          </w:p>
          <w:p w14:paraId="3A7B661F" w14:textId="77777777" w:rsidR="00DB463B" w:rsidRDefault="00DB463B" w:rsidP="00D72C59">
            <w:pPr>
              <w:pStyle w:val="Aufzhlung"/>
              <w:numPr>
                <w:ilvl w:val="0"/>
                <w:numId w:val="18"/>
              </w:numPr>
              <w:ind w:left="232" w:hanging="232"/>
            </w:pPr>
            <w:r>
              <w:t>Erstellung AIA</w:t>
            </w:r>
          </w:p>
          <w:p w14:paraId="2B09902D" w14:textId="77777777" w:rsidR="00DB463B" w:rsidRDefault="00000000" w:rsidP="00D72C59">
            <w:pPr>
              <w:pStyle w:val="Aufzhlung"/>
              <w:numPr>
                <w:ilvl w:val="0"/>
                <w:numId w:val="0"/>
              </w:numPr>
            </w:pPr>
            <w:sdt>
              <w:sdtPr>
                <w:id w:val="-171741874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8ECCAD1" w14:textId="77777777" w:rsidR="00DB463B" w:rsidRDefault="00000000" w:rsidP="00D72C59">
            <w:pPr>
              <w:pStyle w:val="Aufzhlung"/>
              <w:numPr>
                <w:ilvl w:val="0"/>
                <w:numId w:val="0"/>
              </w:numPr>
            </w:pPr>
            <w:sdt>
              <w:sdtPr>
                <w:id w:val="-21897931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F2D7DCF" w14:textId="77777777" w:rsidR="00DB463B" w:rsidRDefault="00DB463B" w:rsidP="00D72C59">
            <w:pPr>
              <w:pStyle w:val="Aufzhlung"/>
              <w:numPr>
                <w:ilvl w:val="0"/>
                <w:numId w:val="18"/>
              </w:numPr>
              <w:ind w:left="232" w:hanging="232"/>
              <w:jc w:val="left"/>
            </w:pPr>
            <w:r>
              <w:t>Mitwirkung an der Erstellung der BIM BVB</w:t>
            </w:r>
          </w:p>
          <w:p w14:paraId="2F40256C" w14:textId="77777777" w:rsidR="00DB463B" w:rsidRDefault="00000000" w:rsidP="00D72C59">
            <w:pPr>
              <w:pStyle w:val="Aufzhlung"/>
              <w:numPr>
                <w:ilvl w:val="0"/>
                <w:numId w:val="0"/>
              </w:numPr>
            </w:pPr>
            <w:sdt>
              <w:sdtPr>
                <w:id w:val="145158635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AE8750E" w14:textId="77777777" w:rsidR="00DB463B" w:rsidRDefault="00000000" w:rsidP="00D72C59">
            <w:pPr>
              <w:pStyle w:val="Aufzhlung"/>
              <w:numPr>
                <w:ilvl w:val="0"/>
                <w:numId w:val="0"/>
              </w:numPr>
            </w:pPr>
            <w:sdt>
              <w:sdtPr>
                <w:id w:val="178222118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52DF653D" w14:textId="77777777" w:rsidR="00DB463B" w:rsidRDefault="00DB463B" w:rsidP="00D72C59">
            <w:pPr>
              <w:pStyle w:val="Aufzhlung"/>
              <w:numPr>
                <w:ilvl w:val="0"/>
                <w:numId w:val="18"/>
              </w:numPr>
              <w:ind w:left="232" w:hanging="232"/>
              <w:jc w:val="left"/>
            </w:pPr>
            <w:r w:rsidRPr="005266D3">
              <w:t>Erstellung des BIM-Ablaufplanes / oder eines projektspezifischen BIM-Muster BAP</w:t>
            </w:r>
          </w:p>
          <w:p w14:paraId="5F3BB61E" w14:textId="77777777" w:rsidR="00DB463B" w:rsidRDefault="00000000" w:rsidP="00D72C59">
            <w:pPr>
              <w:pStyle w:val="Aufzhlung"/>
              <w:numPr>
                <w:ilvl w:val="0"/>
                <w:numId w:val="0"/>
              </w:numPr>
            </w:pPr>
            <w:sdt>
              <w:sdtPr>
                <w:id w:val="-191715760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10C67864" w14:textId="77777777" w:rsidR="00DB463B" w:rsidRDefault="00000000" w:rsidP="00D72C59">
            <w:pPr>
              <w:pStyle w:val="Aufzhlung"/>
              <w:numPr>
                <w:ilvl w:val="0"/>
                <w:numId w:val="0"/>
              </w:numPr>
            </w:pPr>
            <w:sdt>
              <w:sdtPr>
                <w:id w:val="-173669053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29053F7D" w14:textId="77777777" w:rsidR="00DB463B" w:rsidRDefault="00DB463B" w:rsidP="00D72C59">
            <w:pPr>
              <w:pStyle w:val="Aufzhlung"/>
              <w:numPr>
                <w:ilvl w:val="0"/>
                <w:numId w:val="0"/>
              </w:numPr>
              <w:ind w:left="720" w:hanging="360"/>
              <w:jc w:val="left"/>
            </w:pPr>
          </w:p>
          <w:p w14:paraId="496169DD" w14:textId="77777777" w:rsidR="00DB463B" w:rsidRDefault="00DB463B" w:rsidP="00D72C59">
            <w:pPr>
              <w:pStyle w:val="Aufzhlung"/>
              <w:numPr>
                <w:ilvl w:val="0"/>
                <w:numId w:val="18"/>
              </w:numPr>
              <w:ind w:left="232" w:hanging="232"/>
              <w:jc w:val="left"/>
            </w:pPr>
            <w:r>
              <w:t>BIM-Management in der Bedarfsplanung /BIM-Aufbauphase (bis einschl. LPH 8 HOAI)</w:t>
            </w:r>
          </w:p>
          <w:p w14:paraId="392719C1" w14:textId="77777777" w:rsidR="00DB463B" w:rsidRDefault="00000000" w:rsidP="00D72C59">
            <w:pPr>
              <w:pStyle w:val="Aufzhlung"/>
              <w:numPr>
                <w:ilvl w:val="0"/>
                <w:numId w:val="0"/>
              </w:numPr>
            </w:pPr>
            <w:sdt>
              <w:sdtPr>
                <w:id w:val="-86891075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C13CC1E" w14:textId="77777777" w:rsidR="00DB463B" w:rsidRDefault="00000000" w:rsidP="00D72C59">
            <w:pPr>
              <w:pStyle w:val="Aufzhlung"/>
              <w:numPr>
                <w:ilvl w:val="0"/>
                <w:numId w:val="0"/>
              </w:numPr>
            </w:pPr>
            <w:sdt>
              <w:sdtPr>
                <w:id w:val="-172574762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0E8A6DEC" w14:textId="77777777" w:rsidR="00DB463B" w:rsidRDefault="00DB463B" w:rsidP="00D72C59">
            <w:pPr>
              <w:pStyle w:val="Aufzhlung"/>
              <w:numPr>
                <w:ilvl w:val="0"/>
                <w:numId w:val="18"/>
              </w:numPr>
              <w:ind w:left="232" w:hanging="232"/>
              <w:jc w:val="left"/>
            </w:pPr>
            <w:r w:rsidRPr="00E31126">
              <w:t>BIM-Management in der Planungsphase (LPH 2 - 5 HOAI), mindestens 3 von 4 Leistungsphasen.</w:t>
            </w:r>
          </w:p>
          <w:p w14:paraId="6FA7B419" w14:textId="77777777" w:rsidR="00DB463B" w:rsidRDefault="00000000" w:rsidP="00D72C59">
            <w:pPr>
              <w:pStyle w:val="Aufzhlung"/>
              <w:numPr>
                <w:ilvl w:val="0"/>
                <w:numId w:val="0"/>
              </w:numPr>
            </w:pPr>
            <w:sdt>
              <w:sdtPr>
                <w:id w:val="-39142433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FB51A39" w14:textId="77777777" w:rsidR="00DB463B" w:rsidRDefault="00000000" w:rsidP="00D72C59">
            <w:pPr>
              <w:pStyle w:val="Aufzhlung"/>
              <w:numPr>
                <w:ilvl w:val="0"/>
                <w:numId w:val="0"/>
              </w:numPr>
            </w:pPr>
            <w:sdt>
              <w:sdtPr>
                <w:id w:val="190094780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1BBA8FE" w14:textId="77777777" w:rsidR="00DB463B" w:rsidRDefault="00DB463B" w:rsidP="00D72C59">
            <w:pPr>
              <w:pStyle w:val="Aufzhlung"/>
              <w:numPr>
                <w:ilvl w:val="0"/>
                <w:numId w:val="18"/>
              </w:numPr>
              <w:ind w:left="232" w:hanging="232"/>
              <w:jc w:val="left"/>
            </w:pPr>
            <w:r w:rsidRPr="00E31126">
              <w:lastRenderedPageBreak/>
              <w:t>BIM-Management während der Ausschreibung und Vergabe (LPH 6 und 7 HOAI)</w:t>
            </w:r>
          </w:p>
          <w:p w14:paraId="074ED92A" w14:textId="77777777" w:rsidR="00DB463B" w:rsidRDefault="00000000" w:rsidP="00D72C59">
            <w:pPr>
              <w:pStyle w:val="Aufzhlung"/>
              <w:numPr>
                <w:ilvl w:val="0"/>
                <w:numId w:val="0"/>
              </w:numPr>
            </w:pPr>
            <w:sdt>
              <w:sdtPr>
                <w:id w:val="214215018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6EDDF45" w14:textId="77777777" w:rsidR="00DB463B" w:rsidRDefault="00000000" w:rsidP="00D72C59">
            <w:pPr>
              <w:pStyle w:val="Aufzhlung"/>
              <w:numPr>
                <w:ilvl w:val="0"/>
                <w:numId w:val="0"/>
              </w:numPr>
            </w:pPr>
            <w:sdt>
              <w:sdtPr>
                <w:id w:val="-31588929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E9B510E" w14:textId="77777777" w:rsidR="00DB463B" w:rsidRDefault="00DB463B" w:rsidP="00D72C59">
            <w:pPr>
              <w:pStyle w:val="Aufzhlung"/>
              <w:numPr>
                <w:ilvl w:val="0"/>
                <w:numId w:val="18"/>
              </w:numPr>
              <w:ind w:left="232" w:hanging="232"/>
              <w:jc w:val="left"/>
            </w:pPr>
            <w:r w:rsidRPr="00D86924">
              <w:t>BIM-Management in der Ausführungsphase (LPH 8 HOAI)</w:t>
            </w:r>
          </w:p>
          <w:p w14:paraId="47814AA5" w14:textId="77777777" w:rsidR="00DB463B" w:rsidRDefault="00000000" w:rsidP="00D72C59">
            <w:pPr>
              <w:pStyle w:val="Aufzhlung"/>
              <w:numPr>
                <w:ilvl w:val="0"/>
                <w:numId w:val="0"/>
              </w:numPr>
            </w:pPr>
            <w:sdt>
              <w:sdtPr>
                <w:id w:val="-175488799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6197D7F" w14:textId="77777777" w:rsidR="00DB463B" w:rsidRDefault="00000000" w:rsidP="00D72C59">
            <w:pPr>
              <w:pStyle w:val="Aufzhlung"/>
              <w:numPr>
                <w:ilvl w:val="0"/>
                <w:numId w:val="0"/>
              </w:numPr>
            </w:pPr>
            <w:sdt>
              <w:sdtPr>
                <w:id w:val="93701983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tc>
      </w:tr>
      <w:tr w:rsidR="00DB463B" w:rsidRPr="00917330" w14:paraId="6C81CA86" w14:textId="77777777" w:rsidTr="00D72C59">
        <w:tc>
          <w:tcPr>
            <w:tcW w:w="4905" w:type="dxa"/>
            <w:tcBorders>
              <w:top w:val="single" w:sz="4" w:space="0" w:color="auto"/>
              <w:left w:val="nil"/>
              <w:bottom w:val="single" w:sz="4" w:space="0" w:color="auto"/>
              <w:right w:val="nil"/>
            </w:tcBorders>
          </w:tcPr>
          <w:p w14:paraId="525349A5" w14:textId="77777777" w:rsidR="00DB463B" w:rsidRDefault="00DB463B" w:rsidP="00D72C59">
            <w:pPr>
              <w:pStyle w:val="Aufzhlung"/>
              <w:numPr>
                <w:ilvl w:val="0"/>
                <w:numId w:val="0"/>
              </w:numPr>
            </w:pPr>
            <w:r>
              <w:lastRenderedPageBreak/>
              <w:t xml:space="preserve">Anzahl der eingereichten Referenzen mit mindestens </w:t>
            </w:r>
          </w:p>
          <w:p w14:paraId="603D0D64" w14:textId="77777777" w:rsidR="00DB463B" w:rsidRDefault="00DB463B" w:rsidP="00D72C59">
            <w:pPr>
              <w:pStyle w:val="Aufzhlung"/>
              <w:numPr>
                <w:ilvl w:val="0"/>
                <w:numId w:val="0"/>
              </w:numPr>
            </w:pPr>
            <w:r>
              <w:t>&gt; 5.000 m² Nutzfläche, &gt; 17,5 Mio. EUR netto Gesamtbaukosten KG 200-600 und Leistungsbild "BIM-Management" (LPH 2 - 5 HOAI) beauftragt.</w:t>
            </w:r>
          </w:p>
        </w:tc>
        <w:tc>
          <w:tcPr>
            <w:tcW w:w="4309" w:type="dxa"/>
            <w:gridSpan w:val="2"/>
            <w:tcBorders>
              <w:top w:val="single" w:sz="4" w:space="0" w:color="auto"/>
              <w:left w:val="nil"/>
              <w:bottom w:val="single" w:sz="4" w:space="0" w:color="auto"/>
              <w:right w:val="nil"/>
            </w:tcBorders>
          </w:tcPr>
          <w:p w14:paraId="213795FD" w14:textId="77777777" w:rsidR="00DB463B" w:rsidRDefault="00DB463B" w:rsidP="00D72C59">
            <w:pPr>
              <w:pStyle w:val="Aufzhlung"/>
              <w:numPr>
                <w:ilvl w:val="0"/>
                <w:numId w:val="0"/>
              </w:numPr>
            </w:pPr>
            <w:r>
              <w:t xml:space="preserve">Anzahl Referenzen: </w:t>
            </w:r>
            <w:sdt>
              <w:sdtPr>
                <w:id w:val="1551118943"/>
                <w:placeholder>
                  <w:docPart w:val="AD2904745E3A4DF398C6BF919FBB5721"/>
                </w:placeholder>
              </w:sdtPr>
              <w:sdtContent>
                <w:sdt>
                  <w:sdtPr>
                    <w:id w:val="-1895501008"/>
                    <w:placeholder>
                      <w:docPart w:val="550F2339F0724D19973600529F529376"/>
                    </w:placeholder>
                    <w:showingPlcHdr/>
                    <w:text/>
                  </w:sdtPr>
                  <w:sdtContent>
                    <w:r w:rsidRPr="00AE076D">
                      <w:rPr>
                        <w:rStyle w:val="Platzhaltertext"/>
                        <w:highlight w:val="yellow"/>
                      </w:rPr>
                      <w:t>Anzahl</w:t>
                    </w:r>
                  </w:sdtContent>
                </w:sdt>
              </w:sdtContent>
            </w:sdt>
          </w:p>
        </w:tc>
      </w:tr>
    </w:tbl>
    <w:p w14:paraId="4A4358B0" w14:textId="7E965F4A" w:rsidR="00DB463B" w:rsidRDefault="00D72C59" w:rsidP="00DB463B">
      <w:pPr>
        <w:pStyle w:val="Aufzhlung"/>
        <w:numPr>
          <w:ilvl w:val="0"/>
          <w:numId w:val="0"/>
        </w:numPr>
        <w:rPr>
          <w:b/>
          <w:bCs/>
          <w:u w:val="single"/>
        </w:rPr>
      </w:pPr>
      <w:r>
        <w:rPr>
          <w:b/>
          <w:bCs/>
          <w:u w:val="single"/>
        </w:rPr>
        <w:br w:type="textWrapping" w:clear="all"/>
      </w:r>
    </w:p>
    <w:p w14:paraId="14AE21E5" w14:textId="77777777" w:rsidR="00DB463B" w:rsidRPr="001E4429" w:rsidRDefault="00DB463B" w:rsidP="00CA7A3C">
      <w:pPr>
        <w:pStyle w:val="berschrift2"/>
      </w:pPr>
      <w:r w:rsidRPr="005819EC">
        <w:lastRenderedPageBreak/>
        <w:t xml:space="preserve">Referenz </w:t>
      </w:r>
      <w:r>
        <w:t>2</w:t>
      </w:r>
    </w:p>
    <w:tbl>
      <w:tblPr>
        <w:tblStyle w:val="Tabellenraster"/>
        <w:tblW w:w="9214" w:type="dxa"/>
        <w:tblLook w:val="04A0" w:firstRow="1" w:lastRow="0" w:firstColumn="1" w:lastColumn="0" w:noHBand="0" w:noVBand="1"/>
      </w:tblPr>
      <w:tblGrid>
        <w:gridCol w:w="4905"/>
        <w:gridCol w:w="3454"/>
        <w:gridCol w:w="855"/>
      </w:tblGrid>
      <w:tr w:rsidR="00DB463B" w:rsidRPr="00917330" w14:paraId="744A4193" w14:textId="77777777" w:rsidTr="006D705A">
        <w:trPr>
          <w:tblHeader/>
        </w:trPr>
        <w:tc>
          <w:tcPr>
            <w:tcW w:w="4905" w:type="dxa"/>
            <w:tcBorders>
              <w:top w:val="nil"/>
              <w:left w:val="nil"/>
              <w:bottom w:val="nil"/>
              <w:right w:val="nil"/>
            </w:tcBorders>
            <w:shd w:val="clear" w:color="auto" w:fill="55BAF2" w:themeFill="accent6" w:themeFillShade="BF"/>
          </w:tcPr>
          <w:p w14:paraId="77570C61" w14:textId="77777777" w:rsidR="00DB463B" w:rsidRPr="00917330" w:rsidRDefault="00DB463B" w:rsidP="006D705A">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6182DC4C" w14:textId="77777777" w:rsidR="00DB463B" w:rsidRPr="00ED4B68" w:rsidRDefault="00DB463B" w:rsidP="006D705A">
            <w:pPr>
              <w:pStyle w:val="Aufzhlung"/>
              <w:numPr>
                <w:ilvl w:val="0"/>
                <w:numId w:val="0"/>
              </w:numPr>
              <w:jc w:val="center"/>
              <w:rPr>
                <w:b/>
                <w:color w:val="666F7A" w:themeColor="text1"/>
              </w:rPr>
            </w:pPr>
            <w:r w:rsidRPr="00ED4B68">
              <w:rPr>
                <w:b/>
                <w:color w:val="666F7A" w:themeColor="text1"/>
              </w:rPr>
              <w:t>Angaben des Bewerbers</w:t>
            </w:r>
          </w:p>
        </w:tc>
      </w:tr>
      <w:tr w:rsidR="00DB463B" w:rsidRPr="00917330" w14:paraId="3FC7C423" w14:textId="77777777" w:rsidTr="006D705A">
        <w:trPr>
          <w:tblHeader/>
        </w:trPr>
        <w:tc>
          <w:tcPr>
            <w:tcW w:w="8359" w:type="dxa"/>
            <w:gridSpan w:val="2"/>
            <w:tcBorders>
              <w:top w:val="nil"/>
              <w:left w:val="nil"/>
              <w:bottom w:val="nil"/>
              <w:right w:val="nil"/>
            </w:tcBorders>
            <w:shd w:val="clear" w:color="auto" w:fill="BCE4FA" w:themeFill="accent6"/>
          </w:tcPr>
          <w:p w14:paraId="5FC288CE" w14:textId="77777777" w:rsidR="00DB463B" w:rsidRPr="00917330" w:rsidRDefault="00DB463B" w:rsidP="006D705A">
            <w:pPr>
              <w:pStyle w:val="Aufzhlung"/>
              <w:numPr>
                <w:ilvl w:val="0"/>
                <w:numId w:val="0"/>
              </w:numPr>
            </w:pPr>
            <w:r w:rsidRPr="00917330">
              <w:t>Folgende Angaben sind jeweils zu den Referenzprojekten zu machen:</w:t>
            </w:r>
          </w:p>
        </w:tc>
        <w:tc>
          <w:tcPr>
            <w:tcW w:w="855" w:type="dxa"/>
            <w:tcBorders>
              <w:top w:val="nil"/>
              <w:left w:val="nil"/>
              <w:bottom w:val="nil"/>
              <w:right w:val="nil"/>
            </w:tcBorders>
            <w:shd w:val="clear" w:color="auto" w:fill="BCE4FA" w:themeFill="accent6"/>
          </w:tcPr>
          <w:p w14:paraId="45072FF6" w14:textId="77777777" w:rsidR="00DB463B" w:rsidRPr="00917330" w:rsidRDefault="00DB463B" w:rsidP="006D705A">
            <w:pPr>
              <w:pStyle w:val="Aufzhlung"/>
              <w:numPr>
                <w:ilvl w:val="0"/>
                <w:numId w:val="0"/>
              </w:numPr>
            </w:pPr>
          </w:p>
        </w:tc>
      </w:tr>
      <w:tr w:rsidR="00DB463B" w:rsidRPr="00917330" w14:paraId="45973636" w14:textId="77777777" w:rsidTr="006D705A">
        <w:tc>
          <w:tcPr>
            <w:tcW w:w="4905" w:type="dxa"/>
            <w:tcBorders>
              <w:top w:val="nil"/>
              <w:left w:val="nil"/>
              <w:bottom w:val="single" w:sz="4" w:space="0" w:color="auto"/>
              <w:right w:val="nil"/>
            </w:tcBorders>
          </w:tcPr>
          <w:p w14:paraId="6DBC4F66" w14:textId="77777777" w:rsidR="00DB463B" w:rsidRPr="00917330" w:rsidRDefault="00DB463B" w:rsidP="006D705A">
            <w:pPr>
              <w:pStyle w:val="Aufzhlung"/>
              <w:numPr>
                <w:ilvl w:val="0"/>
                <w:numId w:val="0"/>
              </w:numPr>
            </w:pPr>
            <w:r w:rsidRPr="00917330">
              <w:t xml:space="preserve">Projektbezeichnung </w:t>
            </w:r>
          </w:p>
        </w:tc>
        <w:sdt>
          <w:sdtPr>
            <w:id w:val="-335922794"/>
            <w:placeholder>
              <w:docPart w:val="7DB198B6920C466BB72F6377704F8592"/>
            </w:placeholder>
            <w:showingPlcHdr/>
          </w:sdtPr>
          <w:sdtContent>
            <w:tc>
              <w:tcPr>
                <w:tcW w:w="4309" w:type="dxa"/>
                <w:gridSpan w:val="2"/>
                <w:tcBorders>
                  <w:top w:val="nil"/>
                  <w:left w:val="nil"/>
                  <w:bottom w:val="single" w:sz="4" w:space="0" w:color="auto"/>
                  <w:right w:val="nil"/>
                </w:tcBorders>
              </w:tcPr>
              <w:p w14:paraId="6C3EF057" w14:textId="77777777" w:rsidR="00DB463B" w:rsidRPr="00917330" w:rsidRDefault="00DB463B" w:rsidP="006D705A">
                <w:pPr>
                  <w:pStyle w:val="Aufzhlung"/>
                  <w:numPr>
                    <w:ilvl w:val="0"/>
                    <w:numId w:val="0"/>
                  </w:numPr>
                </w:pPr>
                <w:r w:rsidRPr="00917330">
                  <w:rPr>
                    <w:rStyle w:val="Platzhaltertext"/>
                    <w:highlight w:val="yellow"/>
                  </w:rPr>
                  <w:t>Text eingeben</w:t>
                </w:r>
              </w:p>
            </w:tc>
          </w:sdtContent>
        </w:sdt>
      </w:tr>
      <w:tr w:rsidR="00DB463B" w:rsidRPr="00917330" w14:paraId="7AD61CD9" w14:textId="77777777" w:rsidTr="006D705A">
        <w:tc>
          <w:tcPr>
            <w:tcW w:w="4905" w:type="dxa"/>
            <w:tcBorders>
              <w:left w:val="nil"/>
              <w:bottom w:val="single" w:sz="4" w:space="0" w:color="auto"/>
              <w:right w:val="nil"/>
            </w:tcBorders>
          </w:tcPr>
          <w:p w14:paraId="55079227" w14:textId="77777777" w:rsidR="00DB463B" w:rsidRPr="00917330" w:rsidRDefault="00DB463B" w:rsidP="006D705A">
            <w:pPr>
              <w:pStyle w:val="Aufzhlung"/>
              <w:numPr>
                <w:ilvl w:val="0"/>
                <w:numId w:val="0"/>
              </w:numPr>
            </w:pPr>
            <w:r w:rsidRPr="00917330">
              <w:t>Referenz</w:t>
            </w:r>
          </w:p>
        </w:tc>
        <w:tc>
          <w:tcPr>
            <w:tcW w:w="4309" w:type="dxa"/>
            <w:gridSpan w:val="2"/>
            <w:tcBorders>
              <w:left w:val="nil"/>
              <w:bottom w:val="single" w:sz="4" w:space="0" w:color="auto"/>
              <w:right w:val="nil"/>
            </w:tcBorders>
          </w:tcPr>
          <w:p w14:paraId="1E7EC886" w14:textId="77777777" w:rsidR="00DB463B" w:rsidRPr="00917330" w:rsidRDefault="00000000" w:rsidP="006D705A">
            <w:pPr>
              <w:pStyle w:val="Aufzhlung"/>
              <w:numPr>
                <w:ilvl w:val="0"/>
                <w:numId w:val="0"/>
              </w:numPr>
            </w:pPr>
            <w:sdt>
              <w:sdtPr>
                <w:id w:val="-1861270396"/>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Bewerbers</w:t>
            </w:r>
          </w:p>
          <w:p w14:paraId="00DF74CE" w14:textId="77777777" w:rsidR="00DB463B" w:rsidRPr="00917330" w:rsidRDefault="00000000" w:rsidP="006D705A">
            <w:pPr>
              <w:pStyle w:val="Aufzhlung"/>
              <w:numPr>
                <w:ilvl w:val="0"/>
                <w:numId w:val="0"/>
              </w:numPr>
              <w:jc w:val="left"/>
            </w:pPr>
            <w:sdt>
              <w:sdtPr>
                <w:id w:val="-633484516"/>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Mitglieds der Bewerbergemeinschaft </w:t>
            </w:r>
          </w:p>
          <w:p w14:paraId="1790B830" w14:textId="77777777" w:rsidR="00DB463B" w:rsidRPr="00917330" w:rsidRDefault="00DB463B" w:rsidP="006D705A">
            <w:pPr>
              <w:pStyle w:val="Aufzhlung"/>
              <w:numPr>
                <w:ilvl w:val="0"/>
                <w:numId w:val="0"/>
              </w:numPr>
            </w:pPr>
            <w:r w:rsidRPr="00917330">
              <w:t xml:space="preserve">     Name: </w:t>
            </w:r>
            <w:sdt>
              <w:sdtPr>
                <w:id w:val="1356696913"/>
                <w:placeholder>
                  <w:docPart w:val="850DC3173B8C44A28BC1EE47552010D3"/>
                </w:placeholder>
                <w:showingPlcHdr/>
              </w:sdtPr>
              <w:sdtContent>
                <w:r w:rsidRPr="00917330">
                  <w:rPr>
                    <w:rStyle w:val="Platzhaltertext"/>
                    <w:highlight w:val="yellow"/>
                  </w:rPr>
                  <w:t>Text eingeben</w:t>
                </w:r>
              </w:sdtContent>
            </w:sdt>
          </w:p>
          <w:p w14:paraId="25F6C981" w14:textId="77777777" w:rsidR="00DB463B" w:rsidRPr="00917330" w:rsidRDefault="00DB463B" w:rsidP="006D705A">
            <w:pPr>
              <w:pStyle w:val="Aufzhlung"/>
              <w:numPr>
                <w:ilvl w:val="0"/>
                <w:numId w:val="0"/>
              </w:numPr>
            </w:pPr>
            <w:r w:rsidRPr="00917330">
              <w:t xml:space="preserve">     Adresse: </w:t>
            </w:r>
            <w:sdt>
              <w:sdtPr>
                <w:id w:val="-1378388009"/>
                <w:placeholder>
                  <w:docPart w:val="16323FF234D641DEA8734B89A6021818"/>
                </w:placeholder>
                <w:showingPlcHdr/>
              </w:sdtPr>
              <w:sdtContent>
                <w:r w:rsidRPr="00917330">
                  <w:rPr>
                    <w:rStyle w:val="Platzhaltertext"/>
                    <w:highlight w:val="yellow"/>
                  </w:rPr>
                  <w:t>Text eingeben</w:t>
                </w:r>
              </w:sdtContent>
            </w:sdt>
          </w:p>
          <w:p w14:paraId="079D2475" w14:textId="77777777" w:rsidR="00DB463B" w:rsidRPr="00917330" w:rsidRDefault="00000000" w:rsidP="006D705A">
            <w:pPr>
              <w:pStyle w:val="Aufzhlung"/>
              <w:numPr>
                <w:ilvl w:val="0"/>
                <w:numId w:val="0"/>
              </w:numPr>
            </w:pPr>
            <w:sdt>
              <w:sdtPr>
                <w:id w:val="-569114621"/>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Unterauftragnehmers/Dritten</w:t>
            </w:r>
          </w:p>
          <w:p w14:paraId="328C5C62" w14:textId="77777777" w:rsidR="00DB463B" w:rsidRPr="00917330" w:rsidRDefault="00DB463B" w:rsidP="006D705A">
            <w:pPr>
              <w:pStyle w:val="Aufzhlung"/>
              <w:numPr>
                <w:ilvl w:val="0"/>
                <w:numId w:val="0"/>
              </w:numPr>
            </w:pPr>
            <w:r w:rsidRPr="00917330">
              <w:t xml:space="preserve">     Name: </w:t>
            </w:r>
            <w:sdt>
              <w:sdtPr>
                <w:id w:val="-1308154152"/>
                <w:placeholder>
                  <w:docPart w:val="4C1DE3C746AF4C5EBC4D203F3623F44E"/>
                </w:placeholder>
                <w:showingPlcHdr/>
              </w:sdtPr>
              <w:sdtContent>
                <w:r w:rsidRPr="00917330">
                  <w:rPr>
                    <w:rStyle w:val="Platzhaltertext"/>
                    <w:highlight w:val="yellow"/>
                  </w:rPr>
                  <w:t>Text eingeben</w:t>
                </w:r>
              </w:sdtContent>
            </w:sdt>
          </w:p>
          <w:p w14:paraId="4DC0DC74" w14:textId="77777777" w:rsidR="00DB463B" w:rsidRPr="00917330" w:rsidRDefault="00DB463B" w:rsidP="006D705A">
            <w:pPr>
              <w:pStyle w:val="Aufzhlung"/>
              <w:numPr>
                <w:ilvl w:val="0"/>
                <w:numId w:val="0"/>
              </w:numPr>
            </w:pPr>
            <w:r w:rsidRPr="00917330">
              <w:t xml:space="preserve">     Adresse: </w:t>
            </w:r>
            <w:sdt>
              <w:sdtPr>
                <w:id w:val="1914900453"/>
                <w:placeholder>
                  <w:docPart w:val="F853022F7D6E4FF496412492AF9FED95"/>
                </w:placeholder>
                <w:showingPlcHdr/>
              </w:sdtPr>
              <w:sdtContent>
                <w:r w:rsidRPr="00917330">
                  <w:rPr>
                    <w:rStyle w:val="Platzhaltertext"/>
                    <w:highlight w:val="yellow"/>
                  </w:rPr>
                  <w:t>Text eingeben</w:t>
                </w:r>
              </w:sdtContent>
            </w:sdt>
          </w:p>
        </w:tc>
      </w:tr>
      <w:tr w:rsidR="00DB463B" w:rsidRPr="00917330" w14:paraId="017A406E" w14:textId="77777777" w:rsidTr="006D705A">
        <w:tc>
          <w:tcPr>
            <w:tcW w:w="4905" w:type="dxa"/>
            <w:tcBorders>
              <w:left w:val="nil"/>
              <w:bottom w:val="single" w:sz="4" w:space="0" w:color="auto"/>
              <w:right w:val="nil"/>
            </w:tcBorders>
          </w:tcPr>
          <w:p w14:paraId="031DBD1A" w14:textId="77777777" w:rsidR="00DB463B" w:rsidRPr="00917330" w:rsidRDefault="00DB463B" w:rsidP="006D705A">
            <w:pPr>
              <w:pStyle w:val="Aufzhlung"/>
              <w:numPr>
                <w:ilvl w:val="0"/>
                <w:numId w:val="0"/>
              </w:numPr>
            </w:pPr>
            <w:r w:rsidRPr="00917330">
              <w:t>Auftraggeber des referenzierten Projekts</w:t>
            </w:r>
          </w:p>
        </w:tc>
        <w:tc>
          <w:tcPr>
            <w:tcW w:w="4309" w:type="dxa"/>
            <w:gridSpan w:val="2"/>
            <w:tcBorders>
              <w:left w:val="nil"/>
              <w:bottom w:val="single" w:sz="4" w:space="0" w:color="auto"/>
              <w:right w:val="nil"/>
            </w:tcBorders>
          </w:tcPr>
          <w:p w14:paraId="26EC431F" w14:textId="77777777" w:rsidR="00DB463B" w:rsidRDefault="00DB463B" w:rsidP="006D705A">
            <w:pPr>
              <w:pStyle w:val="Aufzhlung"/>
              <w:numPr>
                <w:ilvl w:val="0"/>
                <w:numId w:val="0"/>
              </w:numPr>
            </w:pPr>
            <w:r>
              <w:t xml:space="preserve">Name: </w:t>
            </w:r>
            <w:sdt>
              <w:sdtPr>
                <w:id w:val="17814315"/>
                <w:placeholder>
                  <w:docPart w:val="6BF404842AA04AC4855B2E088398EBB7"/>
                </w:placeholder>
                <w:showingPlcHdr/>
              </w:sdtPr>
              <w:sdtContent>
                <w:r w:rsidRPr="00917330">
                  <w:rPr>
                    <w:rStyle w:val="Platzhaltertext"/>
                    <w:highlight w:val="yellow"/>
                  </w:rPr>
                  <w:t>Text eingeben</w:t>
                </w:r>
              </w:sdtContent>
            </w:sdt>
          </w:p>
          <w:p w14:paraId="50D7CA57" w14:textId="77777777" w:rsidR="00DB463B" w:rsidRPr="00917330" w:rsidRDefault="00DB463B" w:rsidP="006D705A">
            <w:pPr>
              <w:pStyle w:val="Aufzhlung"/>
              <w:numPr>
                <w:ilvl w:val="0"/>
                <w:numId w:val="0"/>
              </w:numPr>
            </w:pPr>
            <w:r>
              <w:t xml:space="preserve">Adresse: </w:t>
            </w:r>
            <w:sdt>
              <w:sdtPr>
                <w:id w:val="-1993473564"/>
                <w:placeholder>
                  <w:docPart w:val="1E6CD6411B6D42159B7A9D24F4929124"/>
                </w:placeholder>
                <w:showingPlcHdr/>
              </w:sdtPr>
              <w:sdtContent>
                <w:r w:rsidRPr="00917330">
                  <w:rPr>
                    <w:rStyle w:val="Platzhaltertext"/>
                    <w:highlight w:val="yellow"/>
                  </w:rPr>
                  <w:t>Text eingeben</w:t>
                </w:r>
              </w:sdtContent>
            </w:sdt>
          </w:p>
        </w:tc>
      </w:tr>
      <w:tr w:rsidR="00DB463B" w:rsidRPr="00917330" w14:paraId="21617DD4" w14:textId="77777777" w:rsidTr="006D705A">
        <w:tc>
          <w:tcPr>
            <w:tcW w:w="4905" w:type="dxa"/>
            <w:tcBorders>
              <w:top w:val="single" w:sz="4" w:space="0" w:color="auto"/>
              <w:left w:val="nil"/>
              <w:bottom w:val="single" w:sz="4" w:space="0" w:color="auto"/>
              <w:right w:val="nil"/>
            </w:tcBorders>
          </w:tcPr>
          <w:p w14:paraId="4A0660C0" w14:textId="77777777" w:rsidR="00DB463B" w:rsidRPr="00917330" w:rsidRDefault="00DB463B" w:rsidP="006D705A">
            <w:pPr>
              <w:pStyle w:val="Aufzhlung"/>
              <w:numPr>
                <w:ilvl w:val="0"/>
                <w:numId w:val="0"/>
              </w:numPr>
            </w:pPr>
            <w:r w:rsidRPr="00917330">
              <w:t>Ansprechpartner beim Auftraggeber des referenzierten Projekts</w:t>
            </w:r>
          </w:p>
        </w:tc>
        <w:tc>
          <w:tcPr>
            <w:tcW w:w="4309" w:type="dxa"/>
            <w:gridSpan w:val="2"/>
            <w:tcBorders>
              <w:top w:val="single" w:sz="4" w:space="0" w:color="auto"/>
              <w:left w:val="nil"/>
              <w:bottom w:val="single" w:sz="4" w:space="0" w:color="auto"/>
              <w:right w:val="nil"/>
            </w:tcBorders>
          </w:tcPr>
          <w:p w14:paraId="71BA86B5" w14:textId="77777777" w:rsidR="00DB463B" w:rsidRDefault="00DB463B" w:rsidP="006D705A">
            <w:pPr>
              <w:pStyle w:val="Aufzhlung"/>
              <w:numPr>
                <w:ilvl w:val="0"/>
                <w:numId w:val="0"/>
              </w:numPr>
            </w:pPr>
            <w:r>
              <w:t xml:space="preserve">Name: </w:t>
            </w:r>
            <w:sdt>
              <w:sdtPr>
                <w:id w:val="-778874574"/>
                <w:placeholder>
                  <w:docPart w:val="647375729E1749708DE1C48C5322FD63"/>
                </w:placeholder>
                <w:showingPlcHdr/>
              </w:sdtPr>
              <w:sdtContent>
                <w:r w:rsidRPr="00917330">
                  <w:rPr>
                    <w:rStyle w:val="Platzhaltertext"/>
                    <w:highlight w:val="yellow"/>
                  </w:rPr>
                  <w:t>Text eingeben</w:t>
                </w:r>
              </w:sdtContent>
            </w:sdt>
          </w:p>
          <w:p w14:paraId="1BCEB4B5" w14:textId="77777777" w:rsidR="00DB463B" w:rsidRDefault="00DB463B" w:rsidP="006D705A">
            <w:pPr>
              <w:pStyle w:val="Aufzhlung"/>
              <w:numPr>
                <w:ilvl w:val="0"/>
                <w:numId w:val="0"/>
              </w:numPr>
            </w:pPr>
            <w:r>
              <w:t xml:space="preserve">Telefonnummer: </w:t>
            </w:r>
            <w:sdt>
              <w:sdtPr>
                <w:id w:val="1172377473"/>
                <w:placeholder>
                  <w:docPart w:val="D115325C2A9D45ED8850C49320EBB3C6"/>
                </w:placeholder>
                <w:showingPlcHdr/>
              </w:sdtPr>
              <w:sdtContent>
                <w:r w:rsidRPr="00917330">
                  <w:rPr>
                    <w:rStyle w:val="Platzhaltertext"/>
                    <w:highlight w:val="yellow"/>
                  </w:rPr>
                  <w:t>Text eingeben</w:t>
                </w:r>
              </w:sdtContent>
            </w:sdt>
          </w:p>
          <w:p w14:paraId="63F74D68" w14:textId="77777777" w:rsidR="00DB463B" w:rsidRPr="00917330" w:rsidRDefault="00DB463B" w:rsidP="006D705A">
            <w:pPr>
              <w:pStyle w:val="Aufzhlung"/>
              <w:numPr>
                <w:ilvl w:val="0"/>
                <w:numId w:val="0"/>
              </w:numPr>
            </w:pPr>
            <w:r>
              <w:t xml:space="preserve">E-Mail: </w:t>
            </w:r>
            <w:sdt>
              <w:sdtPr>
                <w:id w:val="269590111"/>
                <w:placeholder>
                  <w:docPart w:val="0165188A19444D20980AA6CC0380DD67"/>
                </w:placeholder>
                <w:showingPlcHdr/>
              </w:sdtPr>
              <w:sdtContent>
                <w:r w:rsidRPr="00917330">
                  <w:rPr>
                    <w:rStyle w:val="Platzhaltertext"/>
                    <w:highlight w:val="yellow"/>
                  </w:rPr>
                  <w:t>Text eingeben</w:t>
                </w:r>
              </w:sdtContent>
            </w:sdt>
          </w:p>
        </w:tc>
      </w:tr>
      <w:tr w:rsidR="00DB463B" w:rsidRPr="00917330" w14:paraId="3120C6EF" w14:textId="77777777" w:rsidTr="006D705A">
        <w:tc>
          <w:tcPr>
            <w:tcW w:w="4905" w:type="dxa"/>
            <w:tcBorders>
              <w:left w:val="nil"/>
              <w:bottom w:val="single" w:sz="4" w:space="0" w:color="auto"/>
              <w:right w:val="nil"/>
            </w:tcBorders>
          </w:tcPr>
          <w:p w14:paraId="3424E8D6" w14:textId="77777777" w:rsidR="00DB463B" w:rsidRDefault="00DB463B" w:rsidP="006D705A">
            <w:pPr>
              <w:pStyle w:val="Aufzhlung"/>
              <w:numPr>
                <w:ilvl w:val="0"/>
                <w:numId w:val="0"/>
              </w:numPr>
            </w:pPr>
            <w:r>
              <w:t xml:space="preserve">Betrifft die Referenz den </w:t>
            </w:r>
            <w:r w:rsidRPr="00D1280C">
              <w:t>Neu- oder Umbau eines komplexen Bauvorhabens. (Ab 3.500 €/m² NUF)</w:t>
            </w:r>
          </w:p>
        </w:tc>
        <w:tc>
          <w:tcPr>
            <w:tcW w:w="4309" w:type="dxa"/>
            <w:gridSpan w:val="2"/>
            <w:tcBorders>
              <w:left w:val="nil"/>
              <w:bottom w:val="single" w:sz="4" w:space="0" w:color="auto"/>
              <w:right w:val="nil"/>
            </w:tcBorders>
          </w:tcPr>
          <w:p w14:paraId="070523C6" w14:textId="77777777" w:rsidR="00DB463B" w:rsidRDefault="00000000" w:rsidP="006D705A">
            <w:pPr>
              <w:pStyle w:val="Aufzhlung"/>
              <w:numPr>
                <w:ilvl w:val="0"/>
                <w:numId w:val="0"/>
              </w:numPr>
            </w:pPr>
            <w:sdt>
              <w:sdtPr>
                <w:id w:val="-23014944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6B3A2816" w14:textId="77777777" w:rsidR="00DB463B" w:rsidRDefault="00000000" w:rsidP="006D705A">
            <w:pPr>
              <w:pStyle w:val="Aufzhlung"/>
              <w:numPr>
                <w:ilvl w:val="0"/>
                <w:numId w:val="0"/>
              </w:numPr>
            </w:pPr>
            <w:sdt>
              <w:sdtPr>
                <w:id w:val="184056916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tc>
      </w:tr>
      <w:tr w:rsidR="00DB463B" w:rsidRPr="00917330" w14:paraId="2E6FF46E" w14:textId="77777777" w:rsidTr="006D705A">
        <w:tc>
          <w:tcPr>
            <w:tcW w:w="4905" w:type="dxa"/>
            <w:tcBorders>
              <w:left w:val="nil"/>
              <w:bottom w:val="single" w:sz="4" w:space="0" w:color="auto"/>
              <w:right w:val="nil"/>
            </w:tcBorders>
          </w:tcPr>
          <w:p w14:paraId="517C8AE0" w14:textId="77777777" w:rsidR="00DB463B" w:rsidRDefault="00DB463B" w:rsidP="006D705A">
            <w:pPr>
              <w:pStyle w:val="Aufzhlung"/>
              <w:numPr>
                <w:ilvl w:val="0"/>
                <w:numId w:val="0"/>
              </w:numPr>
            </w:pPr>
            <w:r>
              <w:t xml:space="preserve">Betrifft das Referenzprojekt eine Baumaßnahme mit einer Nutzungsfläche (NUF 1-7 [in </w:t>
            </w:r>
            <w:r w:rsidRPr="00F86493">
              <w:t>m²</w:t>
            </w:r>
            <w:r>
              <w:t xml:space="preserve">]) mindestens 20.000 m² bzw. 10.000 </w:t>
            </w:r>
            <w:r w:rsidRPr="008346AC">
              <w:t>m²</w:t>
            </w:r>
            <w:r>
              <w:t>?</w:t>
            </w:r>
          </w:p>
          <w:p w14:paraId="31E89B3A"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4397D078" w14:textId="77777777" w:rsidR="00DB463B" w:rsidRDefault="00000000" w:rsidP="006D705A">
            <w:pPr>
              <w:pStyle w:val="Aufzhlung"/>
              <w:numPr>
                <w:ilvl w:val="0"/>
                <w:numId w:val="0"/>
              </w:numPr>
            </w:pPr>
            <w:sdt>
              <w:sdtPr>
                <w:id w:val="84444959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225619D" w14:textId="77777777" w:rsidR="00DB463B" w:rsidRDefault="00000000" w:rsidP="006D705A">
            <w:pPr>
              <w:pStyle w:val="Aufzhlung"/>
              <w:numPr>
                <w:ilvl w:val="0"/>
                <w:numId w:val="0"/>
              </w:numPr>
            </w:pPr>
            <w:sdt>
              <w:sdtPr>
                <w:id w:val="-85581062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5F1E8B97" w14:textId="77777777" w:rsidR="00DB463B" w:rsidRDefault="00DB463B" w:rsidP="006D705A">
            <w:pPr>
              <w:pStyle w:val="Aufzhlung"/>
              <w:numPr>
                <w:ilvl w:val="0"/>
                <w:numId w:val="0"/>
              </w:numPr>
            </w:pPr>
            <w:r>
              <w:t>Angabe der NUF 1-7:</w:t>
            </w:r>
          </w:p>
          <w:sdt>
            <w:sdtPr>
              <w:id w:val="1259950464"/>
              <w:placeholder>
                <w:docPart w:val="8675B30AAEA54B798EC54DA33EC47179"/>
              </w:placeholder>
              <w:showingPlcHdr/>
            </w:sdtPr>
            <w:sdtContent>
              <w:p w14:paraId="31DE0B9B" w14:textId="77777777" w:rsidR="00DB463B" w:rsidRDefault="00DB463B" w:rsidP="006D705A">
                <w:pPr>
                  <w:pStyle w:val="Aufzhlung"/>
                  <w:numPr>
                    <w:ilvl w:val="0"/>
                    <w:numId w:val="0"/>
                  </w:numPr>
                </w:pPr>
                <w:r w:rsidRPr="00917330">
                  <w:rPr>
                    <w:rStyle w:val="Platzhaltertext"/>
                    <w:highlight w:val="yellow"/>
                  </w:rPr>
                  <w:t>Text eingeben</w:t>
                </w:r>
              </w:p>
            </w:sdtContent>
          </w:sdt>
        </w:tc>
      </w:tr>
      <w:tr w:rsidR="00DB463B" w:rsidRPr="00917330" w14:paraId="37882775" w14:textId="77777777" w:rsidTr="006D705A">
        <w:tc>
          <w:tcPr>
            <w:tcW w:w="4905" w:type="dxa"/>
            <w:tcBorders>
              <w:left w:val="nil"/>
              <w:bottom w:val="single" w:sz="4" w:space="0" w:color="auto"/>
              <w:right w:val="nil"/>
            </w:tcBorders>
          </w:tcPr>
          <w:p w14:paraId="1800DF81" w14:textId="77777777" w:rsidR="00DB463B" w:rsidRDefault="00DB463B" w:rsidP="006D705A">
            <w:pPr>
              <w:pStyle w:val="Aufzhlung"/>
              <w:numPr>
                <w:ilvl w:val="0"/>
                <w:numId w:val="0"/>
              </w:numPr>
            </w:pPr>
            <w:r>
              <w:t>Betrifft das Referenzprojekt eine Baumaßnahme mit Gesamtbaukosten nach DIN 276 Kostengruppen 200 – 600 in Höhe von insgesamt mindestens netto 70 Mio. Euro bzw. 35 Mio. Euro?</w:t>
            </w:r>
          </w:p>
          <w:p w14:paraId="748B0C89" w14:textId="77777777" w:rsidR="00DB463B" w:rsidRDefault="00DB463B" w:rsidP="006D705A">
            <w:pPr>
              <w:pStyle w:val="Aufzhlung"/>
              <w:numPr>
                <w:ilvl w:val="0"/>
                <w:numId w:val="0"/>
              </w:numPr>
            </w:pPr>
          </w:p>
          <w:p w14:paraId="156CD836"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0BAF4D96" w14:textId="77777777" w:rsidR="00DB463B" w:rsidRDefault="00000000" w:rsidP="006D705A">
            <w:pPr>
              <w:pStyle w:val="Aufzhlung"/>
              <w:numPr>
                <w:ilvl w:val="0"/>
                <w:numId w:val="0"/>
              </w:numPr>
            </w:pPr>
            <w:sdt>
              <w:sdtPr>
                <w:id w:val="-21489749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5F402F49" w14:textId="77777777" w:rsidR="00DB463B" w:rsidRDefault="00000000" w:rsidP="006D705A">
            <w:pPr>
              <w:pStyle w:val="Aufzhlung"/>
              <w:numPr>
                <w:ilvl w:val="0"/>
                <w:numId w:val="0"/>
              </w:numPr>
            </w:pPr>
            <w:sdt>
              <w:sdtPr>
                <w:id w:val="-115143841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C62DB69" w14:textId="77777777" w:rsidR="00DB463B" w:rsidRDefault="00DB463B" w:rsidP="006D705A">
            <w:pPr>
              <w:pStyle w:val="Aufzhlung"/>
              <w:numPr>
                <w:ilvl w:val="0"/>
                <w:numId w:val="0"/>
              </w:numPr>
            </w:pPr>
            <w:r>
              <w:t xml:space="preserve">Höhe der Gesamtbaukosten nach DIN 276 Kostengruppen 200 - 600 netto: </w:t>
            </w:r>
            <w:sdt>
              <w:sdtPr>
                <w:id w:val="1573314291"/>
                <w:placeholder>
                  <w:docPart w:val="D6263479DCF94BC18048578579C96DA6"/>
                </w:placeholder>
                <w:showingPlcHdr/>
              </w:sdtPr>
              <w:sdtContent>
                <w:r w:rsidRPr="00917330">
                  <w:rPr>
                    <w:rStyle w:val="Platzhaltertext"/>
                    <w:highlight w:val="yellow"/>
                  </w:rPr>
                  <w:t>Text eingeben</w:t>
                </w:r>
              </w:sdtContent>
            </w:sdt>
          </w:p>
        </w:tc>
      </w:tr>
      <w:tr w:rsidR="00DB463B" w:rsidRPr="00917330" w14:paraId="1292B600" w14:textId="77777777" w:rsidTr="006D705A">
        <w:tc>
          <w:tcPr>
            <w:tcW w:w="4905" w:type="dxa"/>
            <w:tcBorders>
              <w:left w:val="nil"/>
              <w:bottom w:val="single" w:sz="4" w:space="0" w:color="auto"/>
              <w:right w:val="nil"/>
            </w:tcBorders>
          </w:tcPr>
          <w:p w14:paraId="7D5E84F3" w14:textId="374D351C" w:rsidR="00DB463B" w:rsidRDefault="00DB463B" w:rsidP="006D705A">
            <w:pPr>
              <w:pStyle w:val="Aufzhlung"/>
              <w:numPr>
                <w:ilvl w:val="0"/>
                <w:numId w:val="0"/>
              </w:numPr>
            </w:pPr>
            <w:r>
              <w:t xml:space="preserve">Sind im Referenzprojekt mindestens die Projektstufen 2 AHO </w:t>
            </w:r>
            <w:r w:rsidRPr="00AF3D52">
              <w:t>analog zu LPH 2-5 HOAI</w:t>
            </w:r>
            <w:r>
              <w:t xml:space="preserve"> abgeschlossen </w:t>
            </w:r>
            <w:r w:rsidRPr="00691EBC">
              <w:t>(jedoch nicht vor 01.0</w:t>
            </w:r>
            <w:r w:rsidR="00B073C1">
              <w:t>1</w:t>
            </w:r>
            <w:r w:rsidRPr="00691EBC">
              <w:t>.201</w:t>
            </w:r>
            <w:r w:rsidR="00B073C1">
              <w:t>6</w:t>
            </w:r>
            <w:r w:rsidRPr="00691EBC">
              <w:t>)</w:t>
            </w:r>
            <w:r>
              <w:t>?</w:t>
            </w:r>
          </w:p>
        </w:tc>
        <w:tc>
          <w:tcPr>
            <w:tcW w:w="4309" w:type="dxa"/>
            <w:gridSpan w:val="2"/>
            <w:tcBorders>
              <w:left w:val="nil"/>
              <w:bottom w:val="single" w:sz="4" w:space="0" w:color="auto"/>
              <w:right w:val="nil"/>
            </w:tcBorders>
          </w:tcPr>
          <w:p w14:paraId="2E1F4920" w14:textId="77777777" w:rsidR="00DB463B" w:rsidRDefault="00000000" w:rsidP="006D705A">
            <w:pPr>
              <w:pStyle w:val="Aufzhlung"/>
              <w:numPr>
                <w:ilvl w:val="0"/>
                <w:numId w:val="0"/>
              </w:numPr>
            </w:pPr>
            <w:sdt>
              <w:sdtPr>
                <w:id w:val="-204605764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1452B5E" w14:textId="77777777" w:rsidR="00DB463B" w:rsidRDefault="00000000" w:rsidP="006D705A">
            <w:pPr>
              <w:pStyle w:val="Aufzhlung"/>
              <w:numPr>
                <w:ilvl w:val="0"/>
                <w:numId w:val="0"/>
              </w:numPr>
            </w:pPr>
            <w:sdt>
              <w:sdtPr>
                <w:id w:val="-21674390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559D6759" w14:textId="77777777" w:rsidR="00DB463B" w:rsidRDefault="00DB463B" w:rsidP="006D705A">
            <w:pPr>
              <w:pStyle w:val="Aufzhlung"/>
              <w:numPr>
                <w:ilvl w:val="0"/>
                <w:numId w:val="0"/>
              </w:numPr>
            </w:pPr>
            <w:r>
              <w:lastRenderedPageBreak/>
              <w:t xml:space="preserve">Projektstatus / Datum: </w:t>
            </w:r>
            <w:sdt>
              <w:sdtPr>
                <w:id w:val="863644728"/>
                <w:placeholder>
                  <w:docPart w:val="5624574B4091429E8C49CFBD9DEF6104"/>
                </w:placeholder>
                <w:showingPlcHdr/>
              </w:sdtPr>
              <w:sdtContent>
                <w:r w:rsidRPr="00917330">
                  <w:rPr>
                    <w:rStyle w:val="Platzhaltertext"/>
                    <w:highlight w:val="yellow"/>
                  </w:rPr>
                  <w:t>Text eingeben</w:t>
                </w:r>
              </w:sdtContent>
            </w:sdt>
          </w:p>
        </w:tc>
      </w:tr>
      <w:tr w:rsidR="00DB463B" w:rsidRPr="00917330" w14:paraId="1214402B" w14:textId="77777777" w:rsidTr="006D705A">
        <w:tc>
          <w:tcPr>
            <w:tcW w:w="4905" w:type="dxa"/>
            <w:tcBorders>
              <w:left w:val="nil"/>
              <w:bottom w:val="single" w:sz="4" w:space="0" w:color="auto"/>
              <w:right w:val="nil"/>
            </w:tcBorders>
          </w:tcPr>
          <w:p w14:paraId="215CD5D3" w14:textId="4DD67871" w:rsidR="00DB463B" w:rsidRDefault="00DB463B" w:rsidP="006D705A">
            <w:pPr>
              <w:pStyle w:val="Aufzhlung"/>
              <w:numPr>
                <w:ilvl w:val="0"/>
                <w:numId w:val="0"/>
              </w:numPr>
            </w:pPr>
            <w:r>
              <w:lastRenderedPageBreak/>
              <w:t xml:space="preserve">Umfasst das Referenzprojekt Leistungen für das </w:t>
            </w:r>
            <w:r w:rsidRPr="00EF40B0">
              <w:t xml:space="preserve">BIM-Management vergleichbar mit AHO Nr. 9; Kap. </w:t>
            </w:r>
            <w:r w:rsidR="003E6958">
              <w:t>5, F13</w:t>
            </w:r>
            <w:r w:rsidRPr="00EF40B0">
              <w:t xml:space="preserve"> BIM-Management</w:t>
            </w:r>
            <w:r>
              <w:t>?</w:t>
            </w:r>
          </w:p>
        </w:tc>
        <w:tc>
          <w:tcPr>
            <w:tcW w:w="4309" w:type="dxa"/>
            <w:gridSpan w:val="2"/>
            <w:tcBorders>
              <w:left w:val="nil"/>
              <w:bottom w:val="single" w:sz="4" w:space="0" w:color="auto"/>
              <w:right w:val="nil"/>
            </w:tcBorders>
          </w:tcPr>
          <w:p w14:paraId="0183BF7F" w14:textId="77777777" w:rsidR="00DB463B" w:rsidRDefault="00000000" w:rsidP="006D705A">
            <w:pPr>
              <w:pStyle w:val="Aufzhlung"/>
              <w:numPr>
                <w:ilvl w:val="0"/>
                <w:numId w:val="0"/>
              </w:numPr>
            </w:pPr>
            <w:sdt>
              <w:sdtPr>
                <w:id w:val="-123955976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6561553" w14:textId="77777777" w:rsidR="00DB463B" w:rsidRDefault="00000000" w:rsidP="006D705A">
            <w:pPr>
              <w:pStyle w:val="Aufzhlung"/>
              <w:numPr>
                <w:ilvl w:val="0"/>
                <w:numId w:val="0"/>
              </w:numPr>
            </w:pPr>
            <w:sdt>
              <w:sdtPr>
                <w:id w:val="-43050452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F7CCEBF" w14:textId="77777777" w:rsidR="00DB463B" w:rsidRDefault="00DB463B" w:rsidP="006D705A">
            <w:pPr>
              <w:pStyle w:val="Aufzhlung"/>
              <w:numPr>
                <w:ilvl w:val="0"/>
                <w:numId w:val="0"/>
              </w:numPr>
            </w:pPr>
          </w:p>
        </w:tc>
      </w:tr>
      <w:tr w:rsidR="00DB463B" w:rsidRPr="00917330" w14:paraId="3F795DA8" w14:textId="77777777" w:rsidTr="006D705A">
        <w:tc>
          <w:tcPr>
            <w:tcW w:w="4905" w:type="dxa"/>
            <w:tcBorders>
              <w:left w:val="nil"/>
              <w:bottom w:val="single" w:sz="4" w:space="0" w:color="auto"/>
              <w:right w:val="nil"/>
            </w:tcBorders>
          </w:tcPr>
          <w:p w14:paraId="2DEE6FBD" w14:textId="77777777" w:rsidR="00DB463B" w:rsidRDefault="00DB463B" w:rsidP="006D705A">
            <w:pPr>
              <w:pStyle w:val="Aufzhlung"/>
              <w:numPr>
                <w:ilvl w:val="0"/>
                <w:numId w:val="0"/>
              </w:numPr>
            </w:pPr>
            <w:r>
              <w:t xml:space="preserve">Befindet sich der Projektort innerhalb der EU </w:t>
            </w:r>
          </w:p>
        </w:tc>
        <w:tc>
          <w:tcPr>
            <w:tcW w:w="4309" w:type="dxa"/>
            <w:gridSpan w:val="2"/>
            <w:tcBorders>
              <w:left w:val="nil"/>
              <w:bottom w:val="single" w:sz="4" w:space="0" w:color="auto"/>
              <w:right w:val="nil"/>
            </w:tcBorders>
          </w:tcPr>
          <w:p w14:paraId="2F416F64" w14:textId="77777777" w:rsidR="00DB463B" w:rsidRDefault="00000000" w:rsidP="006D705A">
            <w:pPr>
              <w:pStyle w:val="Aufzhlung"/>
              <w:numPr>
                <w:ilvl w:val="0"/>
                <w:numId w:val="0"/>
              </w:numPr>
            </w:pPr>
            <w:sdt>
              <w:sdtPr>
                <w:id w:val="-202886883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C5B1EF9" w14:textId="77777777" w:rsidR="00DB463B" w:rsidRDefault="00000000" w:rsidP="006D705A">
            <w:pPr>
              <w:pStyle w:val="Aufzhlung"/>
              <w:numPr>
                <w:ilvl w:val="0"/>
                <w:numId w:val="0"/>
              </w:numPr>
            </w:pPr>
            <w:sdt>
              <w:sdtPr>
                <w:id w:val="-163084630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4EC039E1" w14:textId="77777777" w:rsidR="00DB463B" w:rsidRDefault="00DB463B" w:rsidP="006D705A">
            <w:pPr>
              <w:pStyle w:val="Aufzhlung"/>
              <w:numPr>
                <w:ilvl w:val="0"/>
                <w:numId w:val="0"/>
              </w:numPr>
            </w:pPr>
            <w:r>
              <w:t xml:space="preserve">Ort: </w:t>
            </w:r>
            <w:sdt>
              <w:sdtPr>
                <w:id w:val="-374311198"/>
                <w:placeholder>
                  <w:docPart w:val="B1979DEF55EA493C9AA3704F852E452B"/>
                </w:placeholder>
                <w:showingPlcHdr/>
              </w:sdtPr>
              <w:sdtContent>
                <w:r w:rsidRPr="00917330">
                  <w:rPr>
                    <w:rStyle w:val="Platzhaltertext"/>
                    <w:highlight w:val="yellow"/>
                  </w:rPr>
                  <w:t>Text eingeben</w:t>
                </w:r>
              </w:sdtContent>
            </w:sdt>
          </w:p>
        </w:tc>
      </w:tr>
      <w:tr w:rsidR="00DB463B" w:rsidRPr="00917330" w14:paraId="72C77BC9" w14:textId="77777777" w:rsidTr="006D705A">
        <w:tc>
          <w:tcPr>
            <w:tcW w:w="4905" w:type="dxa"/>
            <w:tcBorders>
              <w:left w:val="nil"/>
              <w:bottom w:val="single" w:sz="4" w:space="0" w:color="auto"/>
              <w:right w:val="nil"/>
            </w:tcBorders>
          </w:tcPr>
          <w:p w14:paraId="2E0AC59B" w14:textId="43920181" w:rsidR="00DB463B" w:rsidRDefault="00DB463B" w:rsidP="006D705A">
            <w:pPr>
              <w:pStyle w:val="Aufzhlung"/>
              <w:numPr>
                <w:ilvl w:val="0"/>
                <w:numId w:val="0"/>
              </w:numPr>
            </w:pPr>
            <w:r>
              <w:t>Allgemeine Beschreibung des Referenzprojekts (mit Angaben zu Projektspezifikationen gemäß „A</w:t>
            </w:r>
            <w:r w:rsidR="004062F3">
              <w:t>04</w:t>
            </w:r>
            <w:r>
              <w:t>_</w:t>
            </w:r>
            <w:proofErr w:type="gramStart"/>
            <w:r>
              <w:t xml:space="preserve">TNW </w:t>
            </w:r>
            <w:r w:rsidR="004062F3">
              <w:t>Teilnahme</w:t>
            </w:r>
            <w:r>
              <w:t>matrix</w:t>
            </w:r>
            <w:proofErr w:type="gramEnd"/>
            <w:r>
              <w:t>“)</w:t>
            </w:r>
          </w:p>
        </w:tc>
        <w:tc>
          <w:tcPr>
            <w:tcW w:w="4309" w:type="dxa"/>
            <w:gridSpan w:val="2"/>
            <w:tcBorders>
              <w:left w:val="nil"/>
              <w:bottom w:val="single" w:sz="4" w:space="0" w:color="auto"/>
              <w:right w:val="nil"/>
            </w:tcBorders>
          </w:tcPr>
          <w:p w14:paraId="6E4BA166" w14:textId="77777777" w:rsidR="00DB463B" w:rsidRDefault="00DB463B" w:rsidP="00DB463B">
            <w:pPr>
              <w:pStyle w:val="Aufzhlung"/>
              <w:numPr>
                <w:ilvl w:val="0"/>
                <w:numId w:val="18"/>
              </w:numPr>
              <w:ind w:left="232" w:hanging="232"/>
            </w:pPr>
            <w:r>
              <w:t xml:space="preserve">Anzahl BIM-Anwendungsfälle: </w:t>
            </w:r>
            <w:sdt>
              <w:sdtPr>
                <w:id w:val="314777550"/>
                <w:placeholder>
                  <w:docPart w:val="D7603D06D05E4338BC6640312486589F"/>
                </w:placeholder>
                <w:showingPlcHdr/>
                <w:text/>
              </w:sdtPr>
              <w:sdtContent>
                <w:r w:rsidRPr="00AE076D">
                  <w:rPr>
                    <w:rStyle w:val="Platzhaltertext"/>
                    <w:highlight w:val="yellow"/>
                  </w:rPr>
                  <w:t>Anzahl</w:t>
                </w:r>
              </w:sdtContent>
            </w:sdt>
          </w:p>
          <w:p w14:paraId="667BBAF1" w14:textId="77777777" w:rsidR="00DB463B" w:rsidRDefault="00DB463B" w:rsidP="00DB463B">
            <w:pPr>
              <w:pStyle w:val="Aufzhlung"/>
              <w:numPr>
                <w:ilvl w:val="0"/>
                <w:numId w:val="18"/>
              </w:numPr>
              <w:ind w:left="232" w:hanging="232"/>
            </w:pPr>
            <w:r>
              <w:t>Erstellung AIA</w:t>
            </w:r>
          </w:p>
          <w:p w14:paraId="33BF972D" w14:textId="77777777" w:rsidR="00DB463B" w:rsidRDefault="00000000" w:rsidP="006D705A">
            <w:pPr>
              <w:pStyle w:val="Aufzhlung"/>
              <w:numPr>
                <w:ilvl w:val="0"/>
                <w:numId w:val="0"/>
              </w:numPr>
            </w:pPr>
            <w:sdt>
              <w:sdtPr>
                <w:id w:val="-22361447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58177B34" w14:textId="77777777" w:rsidR="00DB463B" w:rsidRDefault="00000000" w:rsidP="006D705A">
            <w:pPr>
              <w:pStyle w:val="Aufzhlung"/>
              <w:numPr>
                <w:ilvl w:val="0"/>
                <w:numId w:val="0"/>
              </w:numPr>
            </w:pPr>
            <w:sdt>
              <w:sdtPr>
                <w:id w:val="-70942725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7DE5C46" w14:textId="77777777" w:rsidR="00DB463B" w:rsidRDefault="00DB463B" w:rsidP="00DB463B">
            <w:pPr>
              <w:pStyle w:val="Aufzhlung"/>
              <w:numPr>
                <w:ilvl w:val="0"/>
                <w:numId w:val="18"/>
              </w:numPr>
              <w:ind w:left="232" w:hanging="232"/>
              <w:jc w:val="left"/>
            </w:pPr>
            <w:r>
              <w:t>Mitwirkung an der Erstellung der BIM BVB</w:t>
            </w:r>
          </w:p>
          <w:p w14:paraId="4886AFDD" w14:textId="77777777" w:rsidR="00DB463B" w:rsidRDefault="00000000" w:rsidP="006D705A">
            <w:pPr>
              <w:pStyle w:val="Aufzhlung"/>
              <w:numPr>
                <w:ilvl w:val="0"/>
                <w:numId w:val="0"/>
              </w:numPr>
            </w:pPr>
            <w:sdt>
              <w:sdtPr>
                <w:id w:val="107131807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215813B" w14:textId="77777777" w:rsidR="00DB463B" w:rsidRDefault="00000000" w:rsidP="006D705A">
            <w:pPr>
              <w:pStyle w:val="Aufzhlung"/>
              <w:numPr>
                <w:ilvl w:val="0"/>
                <w:numId w:val="0"/>
              </w:numPr>
            </w:pPr>
            <w:sdt>
              <w:sdtPr>
                <w:id w:val="82054274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E0BAD5E" w14:textId="77777777" w:rsidR="00DB463B" w:rsidRDefault="00DB463B" w:rsidP="00DB463B">
            <w:pPr>
              <w:pStyle w:val="Aufzhlung"/>
              <w:numPr>
                <w:ilvl w:val="0"/>
                <w:numId w:val="18"/>
              </w:numPr>
              <w:ind w:left="232" w:hanging="232"/>
              <w:jc w:val="left"/>
            </w:pPr>
            <w:r w:rsidRPr="005266D3">
              <w:t>Erstellung des BIM-Ablaufplanes / oder eines projektspezifischen BIM-Muster BAP</w:t>
            </w:r>
          </w:p>
          <w:p w14:paraId="6106CF94" w14:textId="77777777" w:rsidR="00DB463B" w:rsidRDefault="00000000" w:rsidP="006D705A">
            <w:pPr>
              <w:pStyle w:val="Aufzhlung"/>
              <w:numPr>
                <w:ilvl w:val="0"/>
                <w:numId w:val="0"/>
              </w:numPr>
            </w:pPr>
            <w:sdt>
              <w:sdtPr>
                <w:id w:val="-213369837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5D565833" w14:textId="77777777" w:rsidR="00DB463B" w:rsidRDefault="00000000" w:rsidP="006D705A">
            <w:pPr>
              <w:pStyle w:val="Aufzhlung"/>
              <w:numPr>
                <w:ilvl w:val="0"/>
                <w:numId w:val="0"/>
              </w:numPr>
            </w:pPr>
            <w:sdt>
              <w:sdtPr>
                <w:id w:val="-46528071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54828AE5" w14:textId="77777777" w:rsidR="00DB463B" w:rsidRDefault="00DB463B" w:rsidP="006D705A">
            <w:pPr>
              <w:pStyle w:val="Aufzhlung"/>
              <w:numPr>
                <w:ilvl w:val="0"/>
                <w:numId w:val="0"/>
              </w:numPr>
              <w:ind w:left="720" w:hanging="360"/>
              <w:jc w:val="left"/>
            </w:pPr>
          </w:p>
          <w:p w14:paraId="2F176263" w14:textId="77777777" w:rsidR="00DB463B" w:rsidRDefault="00DB463B" w:rsidP="00DB463B">
            <w:pPr>
              <w:pStyle w:val="Aufzhlung"/>
              <w:numPr>
                <w:ilvl w:val="0"/>
                <w:numId w:val="18"/>
              </w:numPr>
              <w:ind w:left="232" w:hanging="232"/>
              <w:jc w:val="left"/>
            </w:pPr>
            <w:r>
              <w:t>BIM-Management in der Bedarfsplanung /BIM-Aufbauphase (bis einschl. LPH 8 HOAI)</w:t>
            </w:r>
          </w:p>
          <w:p w14:paraId="2F2638B9" w14:textId="77777777" w:rsidR="00DB463B" w:rsidRDefault="00000000" w:rsidP="006D705A">
            <w:pPr>
              <w:pStyle w:val="Aufzhlung"/>
              <w:numPr>
                <w:ilvl w:val="0"/>
                <w:numId w:val="0"/>
              </w:numPr>
            </w:pPr>
            <w:sdt>
              <w:sdtPr>
                <w:id w:val="-97143456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685AD2FE" w14:textId="77777777" w:rsidR="00DB463B" w:rsidRDefault="00000000" w:rsidP="006D705A">
            <w:pPr>
              <w:pStyle w:val="Aufzhlung"/>
              <w:numPr>
                <w:ilvl w:val="0"/>
                <w:numId w:val="0"/>
              </w:numPr>
            </w:pPr>
            <w:sdt>
              <w:sdtPr>
                <w:id w:val="-160171544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7F5D468B" w14:textId="77777777" w:rsidR="00DB463B" w:rsidRDefault="00DB463B" w:rsidP="00DB463B">
            <w:pPr>
              <w:pStyle w:val="Aufzhlung"/>
              <w:numPr>
                <w:ilvl w:val="0"/>
                <w:numId w:val="18"/>
              </w:numPr>
              <w:ind w:left="232" w:hanging="232"/>
              <w:jc w:val="left"/>
            </w:pPr>
            <w:r w:rsidRPr="00E31126">
              <w:t>BIM-Management in der Planungsphase (LPH 2 - 5 HOAI), mindestens 3 von 4 Leistungsphasen.</w:t>
            </w:r>
          </w:p>
          <w:p w14:paraId="38682E65" w14:textId="77777777" w:rsidR="00DB463B" w:rsidRDefault="00000000" w:rsidP="006D705A">
            <w:pPr>
              <w:pStyle w:val="Aufzhlung"/>
              <w:numPr>
                <w:ilvl w:val="0"/>
                <w:numId w:val="0"/>
              </w:numPr>
            </w:pPr>
            <w:sdt>
              <w:sdtPr>
                <w:id w:val="-44137170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FC8A1C0" w14:textId="77777777" w:rsidR="00DB463B" w:rsidRDefault="00000000" w:rsidP="006D705A">
            <w:pPr>
              <w:pStyle w:val="Aufzhlung"/>
              <w:numPr>
                <w:ilvl w:val="0"/>
                <w:numId w:val="0"/>
              </w:numPr>
            </w:pPr>
            <w:sdt>
              <w:sdtPr>
                <w:id w:val="195142859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EF1FA0D" w14:textId="77777777" w:rsidR="00DB463B" w:rsidRDefault="00DB463B" w:rsidP="00DB463B">
            <w:pPr>
              <w:pStyle w:val="Aufzhlung"/>
              <w:numPr>
                <w:ilvl w:val="0"/>
                <w:numId w:val="18"/>
              </w:numPr>
              <w:ind w:left="232" w:hanging="232"/>
              <w:jc w:val="left"/>
            </w:pPr>
            <w:r w:rsidRPr="00E31126">
              <w:lastRenderedPageBreak/>
              <w:t>BIM-Management während der Ausschreibung und Vergabe (LPH 6 und 7 HOAI)</w:t>
            </w:r>
          </w:p>
          <w:p w14:paraId="44127A26" w14:textId="77777777" w:rsidR="00DB463B" w:rsidRDefault="00000000" w:rsidP="006D705A">
            <w:pPr>
              <w:pStyle w:val="Aufzhlung"/>
              <w:numPr>
                <w:ilvl w:val="0"/>
                <w:numId w:val="0"/>
              </w:numPr>
            </w:pPr>
            <w:sdt>
              <w:sdtPr>
                <w:id w:val="-46458568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13E4CAD7" w14:textId="77777777" w:rsidR="00DB463B" w:rsidRDefault="00000000" w:rsidP="006D705A">
            <w:pPr>
              <w:pStyle w:val="Aufzhlung"/>
              <w:numPr>
                <w:ilvl w:val="0"/>
                <w:numId w:val="0"/>
              </w:numPr>
            </w:pPr>
            <w:sdt>
              <w:sdtPr>
                <w:id w:val="111510611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4B465513" w14:textId="77777777" w:rsidR="00DB463B" w:rsidRDefault="00DB463B" w:rsidP="00DB463B">
            <w:pPr>
              <w:pStyle w:val="Aufzhlung"/>
              <w:numPr>
                <w:ilvl w:val="0"/>
                <w:numId w:val="18"/>
              </w:numPr>
              <w:ind w:left="232" w:hanging="232"/>
              <w:jc w:val="left"/>
            </w:pPr>
            <w:r w:rsidRPr="00D86924">
              <w:t>BIM-Management in der Ausführungsphase (LPH 8 HOAI)</w:t>
            </w:r>
          </w:p>
          <w:p w14:paraId="643A91DE" w14:textId="77777777" w:rsidR="00DB463B" w:rsidRDefault="00000000" w:rsidP="006D705A">
            <w:pPr>
              <w:pStyle w:val="Aufzhlung"/>
              <w:numPr>
                <w:ilvl w:val="0"/>
                <w:numId w:val="0"/>
              </w:numPr>
            </w:pPr>
            <w:sdt>
              <w:sdtPr>
                <w:id w:val="-187230214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5FAD4EE" w14:textId="77777777" w:rsidR="00DB463B" w:rsidRDefault="00000000" w:rsidP="006D705A">
            <w:pPr>
              <w:pStyle w:val="Aufzhlung"/>
              <w:numPr>
                <w:ilvl w:val="0"/>
                <w:numId w:val="0"/>
              </w:numPr>
            </w:pPr>
            <w:sdt>
              <w:sdtPr>
                <w:id w:val="-37708041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tc>
      </w:tr>
      <w:tr w:rsidR="00DB463B" w:rsidRPr="00917330" w14:paraId="208B7BD5" w14:textId="77777777" w:rsidTr="006D705A">
        <w:tc>
          <w:tcPr>
            <w:tcW w:w="4905" w:type="dxa"/>
            <w:tcBorders>
              <w:top w:val="single" w:sz="4" w:space="0" w:color="auto"/>
              <w:left w:val="nil"/>
              <w:bottom w:val="single" w:sz="4" w:space="0" w:color="auto"/>
              <w:right w:val="nil"/>
            </w:tcBorders>
          </w:tcPr>
          <w:p w14:paraId="69E4B93D" w14:textId="77777777" w:rsidR="00DB463B" w:rsidRDefault="00DB463B" w:rsidP="006D705A">
            <w:pPr>
              <w:pStyle w:val="Aufzhlung"/>
              <w:numPr>
                <w:ilvl w:val="0"/>
                <w:numId w:val="0"/>
              </w:numPr>
            </w:pPr>
            <w:r>
              <w:lastRenderedPageBreak/>
              <w:t xml:space="preserve">Anzahl der eingereichten Referenzen mit mindestens </w:t>
            </w:r>
          </w:p>
          <w:p w14:paraId="06A356AB" w14:textId="77777777" w:rsidR="00DB463B" w:rsidRDefault="00DB463B" w:rsidP="006D705A">
            <w:pPr>
              <w:pStyle w:val="Aufzhlung"/>
              <w:numPr>
                <w:ilvl w:val="0"/>
                <w:numId w:val="0"/>
              </w:numPr>
            </w:pPr>
            <w:r>
              <w:t>&gt; 5.000 m² Nutzfläche, &gt; 17,5 Mio. EUR netto Gesamtbaukosten KG 200-600 und Leistungsbild "BIM-Management" (LPH 2 - 5 HOAI) beauftragt.</w:t>
            </w:r>
          </w:p>
        </w:tc>
        <w:tc>
          <w:tcPr>
            <w:tcW w:w="4309" w:type="dxa"/>
            <w:gridSpan w:val="2"/>
            <w:tcBorders>
              <w:top w:val="single" w:sz="4" w:space="0" w:color="auto"/>
              <w:left w:val="nil"/>
              <w:bottom w:val="single" w:sz="4" w:space="0" w:color="auto"/>
              <w:right w:val="nil"/>
            </w:tcBorders>
          </w:tcPr>
          <w:p w14:paraId="43409B1D" w14:textId="77777777" w:rsidR="00DB463B" w:rsidRDefault="00DB463B" w:rsidP="006D705A">
            <w:pPr>
              <w:pStyle w:val="Aufzhlung"/>
              <w:numPr>
                <w:ilvl w:val="0"/>
                <w:numId w:val="0"/>
              </w:numPr>
            </w:pPr>
            <w:r>
              <w:t xml:space="preserve">Anzahl Referenzen: </w:t>
            </w:r>
            <w:sdt>
              <w:sdtPr>
                <w:id w:val="1730648870"/>
                <w:placeholder>
                  <w:docPart w:val="0ED6663204DD49478037386347871596"/>
                </w:placeholder>
              </w:sdtPr>
              <w:sdtContent>
                <w:sdt>
                  <w:sdtPr>
                    <w:id w:val="1592593171"/>
                    <w:placeholder>
                      <w:docPart w:val="B7BBD405042C48BDAFC5B4F74CEFAE9C"/>
                    </w:placeholder>
                    <w:showingPlcHdr/>
                    <w:text/>
                  </w:sdtPr>
                  <w:sdtContent>
                    <w:r w:rsidRPr="00AE076D">
                      <w:rPr>
                        <w:rStyle w:val="Platzhaltertext"/>
                        <w:highlight w:val="yellow"/>
                      </w:rPr>
                      <w:t>Anzahl</w:t>
                    </w:r>
                  </w:sdtContent>
                </w:sdt>
              </w:sdtContent>
            </w:sdt>
          </w:p>
        </w:tc>
      </w:tr>
    </w:tbl>
    <w:p w14:paraId="221A5B1E" w14:textId="77777777" w:rsidR="00DB463B" w:rsidRPr="001E4429" w:rsidRDefault="00DB463B" w:rsidP="00CA7A3C">
      <w:pPr>
        <w:pStyle w:val="berschrift2"/>
      </w:pPr>
      <w:r w:rsidRPr="005819EC">
        <w:lastRenderedPageBreak/>
        <w:t xml:space="preserve">Referenz </w:t>
      </w:r>
      <w:r>
        <w:t>3</w:t>
      </w:r>
    </w:p>
    <w:tbl>
      <w:tblPr>
        <w:tblStyle w:val="Tabellenraster"/>
        <w:tblW w:w="9214" w:type="dxa"/>
        <w:tblLook w:val="04A0" w:firstRow="1" w:lastRow="0" w:firstColumn="1" w:lastColumn="0" w:noHBand="0" w:noVBand="1"/>
      </w:tblPr>
      <w:tblGrid>
        <w:gridCol w:w="4905"/>
        <w:gridCol w:w="3454"/>
        <w:gridCol w:w="855"/>
      </w:tblGrid>
      <w:tr w:rsidR="00DB463B" w:rsidRPr="00917330" w14:paraId="44C84CC4" w14:textId="77777777" w:rsidTr="006D705A">
        <w:trPr>
          <w:tblHeader/>
        </w:trPr>
        <w:tc>
          <w:tcPr>
            <w:tcW w:w="4905" w:type="dxa"/>
            <w:tcBorders>
              <w:top w:val="nil"/>
              <w:left w:val="nil"/>
              <w:bottom w:val="nil"/>
              <w:right w:val="nil"/>
            </w:tcBorders>
            <w:shd w:val="clear" w:color="auto" w:fill="55BAF2" w:themeFill="accent6" w:themeFillShade="BF"/>
          </w:tcPr>
          <w:p w14:paraId="68266556" w14:textId="77777777" w:rsidR="00DB463B" w:rsidRPr="00917330" w:rsidRDefault="00DB463B" w:rsidP="006D705A">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240A9379" w14:textId="77777777" w:rsidR="00DB463B" w:rsidRPr="00ED4B68" w:rsidRDefault="00DB463B" w:rsidP="006D705A">
            <w:pPr>
              <w:pStyle w:val="Aufzhlung"/>
              <w:numPr>
                <w:ilvl w:val="0"/>
                <w:numId w:val="0"/>
              </w:numPr>
              <w:jc w:val="center"/>
              <w:rPr>
                <w:b/>
                <w:color w:val="666F7A" w:themeColor="text1"/>
              </w:rPr>
            </w:pPr>
            <w:r w:rsidRPr="00ED4B68">
              <w:rPr>
                <w:b/>
                <w:color w:val="666F7A" w:themeColor="text1"/>
              </w:rPr>
              <w:t>Angaben des Bewerbers</w:t>
            </w:r>
          </w:p>
        </w:tc>
      </w:tr>
      <w:tr w:rsidR="00DB463B" w:rsidRPr="00917330" w14:paraId="6FC66DF8" w14:textId="77777777" w:rsidTr="006D705A">
        <w:trPr>
          <w:tblHeader/>
        </w:trPr>
        <w:tc>
          <w:tcPr>
            <w:tcW w:w="8359" w:type="dxa"/>
            <w:gridSpan w:val="2"/>
            <w:tcBorders>
              <w:top w:val="nil"/>
              <w:left w:val="nil"/>
              <w:bottom w:val="nil"/>
              <w:right w:val="nil"/>
            </w:tcBorders>
            <w:shd w:val="clear" w:color="auto" w:fill="BCE4FA" w:themeFill="accent6"/>
          </w:tcPr>
          <w:p w14:paraId="5335E3CD" w14:textId="77777777" w:rsidR="00DB463B" w:rsidRPr="00917330" w:rsidRDefault="00DB463B" w:rsidP="006D705A">
            <w:pPr>
              <w:pStyle w:val="Aufzhlung"/>
              <w:numPr>
                <w:ilvl w:val="0"/>
                <w:numId w:val="0"/>
              </w:numPr>
            </w:pPr>
            <w:r w:rsidRPr="00917330">
              <w:t>Folgende Angaben sind jeweils zu den Referenzprojekten zu machen:</w:t>
            </w:r>
          </w:p>
        </w:tc>
        <w:tc>
          <w:tcPr>
            <w:tcW w:w="855" w:type="dxa"/>
            <w:tcBorders>
              <w:top w:val="nil"/>
              <w:left w:val="nil"/>
              <w:bottom w:val="nil"/>
              <w:right w:val="nil"/>
            </w:tcBorders>
            <w:shd w:val="clear" w:color="auto" w:fill="BCE4FA" w:themeFill="accent6"/>
          </w:tcPr>
          <w:p w14:paraId="55711F31" w14:textId="77777777" w:rsidR="00DB463B" w:rsidRPr="00917330" w:rsidRDefault="00DB463B" w:rsidP="006D705A">
            <w:pPr>
              <w:pStyle w:val="Aufzhlung"/>
              <w:numPr>
                <w:ilvl w:val="0"/>
                <w:numId w:val="0"/>
              </w:numPr>
            </w:pPr>
          </w:p>
        </w:tc>
      </w:tr>
      <w:tr w:rsidR="00DB463B" w:rsidRPr="00917330" w14:paraId="3DD4A0A1" w14:textId="77777777" w:rsidTr="006D705A">
        <w:tc>
          <w:tcPr>
            <w:tcW w:w="4905" w:type="dxa"/>
            <w:tcBorders>
              <w:top w:val="nil"/>
              <w:left w:val="nil"/>
              <w:bottom w:val="single" w:sz="4" w:space="0" w:color="auto"/>
              <w:right w:val="nil"/>
            </w:tcBorders>
          </w:tcPr>
          <w:p w14:paraId="2A75B4C3" w14:textId="77777777" w:rsidR="00DB463B" w:rsidRPr="00917330" w:rsidRDefault="00DB463B" w:rsidP="006D705A">
            <w:pPr>
              <w:pStyle w:val="Aufzhlung"/>
              <w:numPr>
                <w:ilvl w:val="0"/>
                <w:numId w:val="0"/>
              </w:numPr>
            </w:pPr>
            <w:r w:rsidRPr="00917330">
              <w:t xml:space="preserve">Projektbezeichnung </w:t>
            </w:r>
          </w:p>
        </w:tc>
        <w:sdt>
          <w:sdtPr>
            <w:id w:val="1502546122"/>
            <w:placeholder>
              <w:docPart w:val="CB1A49DE3EDE4A6689E5BB52C01977FD"/>
            </w:placeholder>
            <w:showingPlcHdr/>
          </w:sdtPr>
          <w:sdtContent>
            <w:tc>
              <w:tcPr>
                <w:tcW w:w="4309" w:type="dxa"/>
                <w:gridSpan w:val="2"/>
                <w:tcBorders>
                  <w:top w:val="nil"/>
                  <w:left w:val="nil"/>
                  <w:bottom w:val="single" w:sz="4" w:space="0" w:color="auto"/>
                  <w:right w:val="nil"/>
                </w:tcBorders>
              </w:tcPr>
              <w:p w14:paraId="00A46573" w14:textId="77777777" w:rsidR="00DB463B" w:rsidRPr="00917330" w:rsidRDefault="00DB463B" w:rsidP="006D705A">
                <w:pPr>
                  <w:pStyle w:val="Aufzhlung"/>
                  <w:numPr>
                    <w:ilvl w:val="0"/>
                    <w:numId w:val="0"/>
                  </w:numPr>
                </w:pPr>
                <w:r w:rsidRPr="00917330">
                  <w:rPr>
                    <w:rStyle w:val="Platzhaltertext"/>
                    <w:highlight w:val="yellow"/>
                  </w:rPr>
                  <w:t>Text eingeben</w:t>
                </w:r>
              </w:p>
            </w:tc>
          </w:sdtContent>
        </w:sdt>
      </w:tr>
      <w:tr w:rsidR="00DB463B" w:rsidRPr="00917330" w14:paraId="3A4B8407" w14:textId="77777777" w:rsidTr="006D705A">
        <w:tc>
          <w:tcPr>
            <w:tcW w:w="4905" w:type="dxa"/>
            <w:tcBorders>
              <w:left w:val="nil"/>
              <w:bottom w:val="single" w:sz="4" w:space="0" w:color="auto"/>
              <w:right w:val="nil"/>
            </w:tcBorders>
          </w:tcPr>
          <w:p w14:paraId="21230EA4" w14:textId="77777777" w:rsidR="00DB463B" w:rsidRPr="00917330" w:rsidRDefault="00DB463B" w:rsidP="006D705A">
            <w:pPr>
              <w:pStyle w:val="Aufzhlung"/>
              <w:numPr>
                <w:ilvl w:val="0"/>
                <w:numId w:val="0"/>
              </w:numPr>
            </w:pPr>
            <w:r w:rsidRPr="00917330">
              <w:t>Referenz</w:t>
            </w:r>
          </w:p>
        </w:tc>
        <w:tc>
          <w:tcPr>
            <w:tcW w:w="4309" w:type="dxa"/>
            <w:gridSpan w:val="2"/>
            <w:tcBorders>
              <w:left w:val="nil"/>
              <w:bottom w:val="single" w:sz="4" w:space="0" w:color="auto"/>
              <w:right w:val="nil"/>
            </w:tcBorders>
          </w:tcPr>
          <w:p w14:paraId="58F579D3" w14:textId="77777777" w:rsidR="00DB463B" w:rsidRPr="00917330" w:rsidRDefault="00000000" w:rsidP="006D705A">
            <w:pPr>
              <w:pStyle w:val="Aufzhlung"/>
              <w:numPr>
                <w:ilvl w:val="0"/>
                <w:numId w:val="0"/>
              </w:numPr>
            </w:pPr>
            <w:sdt>
              <w:sdtPr>
                <w:id w:val="1868797174"/>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Bewerbers</w:t>
            </w:r>
          </w:p>
          <w:p w14:paraId="5C4F8218" w14:textId="77777777" w:rsidR="00DB463B" w:rsidRPr="00917330" w:rsidRDefault="00000000" w:rsidP="006D705A">
            <w:pPr>
              <w:pStyle w:val="Aufzhlung"/>
              <w:numPr>
                <w:ilvl w:val="0"/>
                <w:numId w:val="0"/>
              </w:numPr>
              <w:jc w:val="left"/>
            </w:pPr>
            <w:sdt>
              <w:sdtPr>
                <w:id w:val="-233931969"/>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Mitglieds der Bewerbergemeinschaft </w:t>
            </w:r>
          </w:p>
          <w:p w14:paraId="713EC8E1" w14:textId="77777777" w:rsidR="00DB463B" w:rsidRPr="00917330" w:rsidRDefault="00DB463B" w:rsidP="006D705A">
            <w:pPr>
              <w:pStyle w:val="Aufzhlung"/>
              <w:numPr>
                <w:ilvl w:val="0"/>
                <w:numId w:val="0"/>
              </w:numPr>
            </w:pPr>
            <w:r w:rsidRPr="00917330">
              <w:t xml:space="preserve">     Name: </w:t>
            </w:r>
            <w:sdt>
              <w:sdtPr>
                <w:id w:val="1847820584"/>
                <w:placeholder>
                  <w:docPart w:val="17513DD585F44438BA6B63CE73FF002F"/>
                </w:placeholder>
                <w:showingPlcHdr/>
              </w:sdtPr>
              <w:sdtContent>
                <w:r w:rsidRPr="00917330">
                  <w:rPr>
                    <w:rStyle w:val="Platzhaltertext"/>
                    <w:highlight w:val="yellow"/>
                  </w:rPr>
                  <w:t>Text eingeben</w:t>
                </w:r>
              </w:sdtContent>
            </w:sdt>
          </w:p>
          <w:p w14:paraId="10AD4ABD" w14:textId="77777777" w:rsidR="00DB463B" w:rsidRPr="00917330" w:rsidRDefault="00DB463B" w:rsidP="006D705A">
            <w:pPr>
              <w:pStyle w:val="Aufzhlung"/>
              <w:numPr>
                <w:ilvl w:val="0"/>
                <w:numId w:val="0"/>
              </w:numPr>
            </w:pPr>
            <w:r w:rsidRPr="00917330">
              <w:t xml:space="preserve">     Adresse: </w:t>
            </w:r>
            <w:sdt>
              <w:sdtPr>
                <w:id w:val="1015039704"/>
                <w:placeholder>
                  <w:docPart w:val="558411943E0847F894D059283D4C17FD"/>
                </w:placeholder>
                <w:showingPlcHdr/>
              </w:sdtPr>
              <w:sdtContent>
                <w:r w:rsidRPr="00917330">
                  <w:rPr>
                    <w:rStyle w:val="Platzhaltertext"/>
                    <w:highlight w:val="yellow"/>
                  </w:rPr>
                  <w:t>Text eingeben</w:t>
                </w:r>
              </w:sdtContent>
            </w:sdt>
          </w:p>
          <w:p w14:paraId="6318F6D2" w14:textId="77777777" w:rsidR="00DB463B" w:rsidRPr="00917330" w:rsidRDefault="00000000" w:rsidP="006D705A">
            <w:pPr>
              <w:pStyle w:val="Aufzhlung"/>
              <w:numPr>
                <w:ilvl w:val="0"/>
                <w:numId w:val="0"/>
              </w:numPr>
            </w:pPr>
            <w:sdt>
              <w:sdtPr>
                <w:id w:val="463008748"/>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Unterauftragnehmers/Dritten</w:t>
            </w:r>
          </w:p>
          <w:p w14:paraId="4FC1BF0A" w14:textId="77777777" w:rsidR="00DB463B" w:rsidRPr="00917330" w:rsidRDefault="00DB463B" w:rsidP="006D705A">
            <w:pPr>
              <w:pStyle w:val="Aufzhlung"/>
              <w:numPr>
                <w:ilvl w:val="0"/>
                <w:numId w:val="0"/>
              </w:numPr>
            </w:pPr>
            <w:r w:rsidRPr="00917330">
              <w:t xml:space="preserve">     Name: </w:t>
            </w:r>
            <w:sdt>
              <w:sdtPr>
                <w:id w:val="482122906"/>
                <w:placeholder>
                  <w:docPart w:val="2405DD51801442E8B3839D1CC8AC5098"/>
                </w:placeholder>
                <w:showingPlcHdr/>
              </w:sdtPr>
              <w:sdtContent>
                <w:r w:rsidRPr="00917330">
                  <w:rPr>
                    <w:rStyle w:val="Platzhaltertext"/>
                    <w:highlight w:val="yellow"/>
                  </w:rPr>
                  <w:t>Text eingeben</w:t>
                </w:r>
              </w:sdtContent>
            </w:sdt>
          </w:p>
          <w:p w14:paraId="56CAB9EC" w14:textId="77777777" w:rsidR="00DB463B" w:rsidRPr="00917330" w:rsidRDefault="00DB463B" w:rsidP="006D705A">
            <w:pPr>
              <w:pStyle w:val="Aufzhlung"/>
              <w:numPr>
                <w:ilvl w:val="0"/>
                <w:numId w:val="0"/>
              </w:numPr>
            </w:pPr>
            <w:r w:rsidRPr="00917330">
              <w:t xml:space="preserve">     Adresse: </w:t>
            </w:r>
            <w:sdt>
              <w:sdtPr>
                <w:id w:val="828168575"/>
                <w:placeholder>
                  <w:docPart w:val="DE6F178BD91741FAAF125E1C2A0DE735"/>
                </w:placeholder>
                <w:showingPlcHdr/>
              </w:sdtPr>
              <w:sdtContent>
                <w:r w:rsidRPr="00917330">
                  <w:rPr>
                    <w:rStyle w:val="Platzhaltertext"/>
                    <w:highlight w:val="yellow"/>
                  </w:rPr>
                  <w:t>Text eingeben</w:t>
                </w:r>
              </w:sdtContent>
            </w:sdt>
          </w:p>
        </w:tc>
      </w:tr>
      <w:tr w:rsidR="00DB463B" w:rsidRPr="00917330" w14:paraId="4F242A05" w14:textId="77777777" w:rsidTr="006D705A">
        <w:tc>
          <w:tcPr>
            <w:tcW w:w="4905" w:type="dxa"/>
            <w:tcBorders>
              <w:left w:val="nil"/>
              <w:bottom w:val="single" w:sz="4" w:space="0" w:color="auto"/>
              <w:right w:val="nil"/>
            </w:tcBorders>
          </w:tcPr>
          <w:p w14:paraId="7E14CC97" w14:textId="77777777" w:rsidR="00DB463B" w:rsidRPr="00917330" w:rsidRDefault="00DB463B" w:rsidP="006D705A">
            <w:pPr>
              <w:pStyle w:val="Aufzhlung"/>
              <w:numPr>
                <w:ilvl w:val="0"/>
                <w:numId w:val="0"/>
              </w:numPr>
            </w:pPr>
            <w:r w:rsidRPr="00917330">
              <w:t>Auftraggeber des referenzierten Projekts</w:t>
            </w:r>
          </w:p>
        </w:tc>
        <w:tc>
          <w:tcPr>
            <w:tcW w:w="4309" w:type="dxa"/>
            <w:gridSpan w:val="2"/>
            <w:tcBorders>
              <w:left w:val="nil"/>
              <w:bottom w:val="single" w:sz="4" w:space="0" w:color="auto"/>
              <w:right w:val="nil"/>
            </w:tcBorders>
          </w:tcPr>
          <w:p w14:paraId="7EF9CB11" w14:textId="77777777" w:rsidR="00DB463B" w:rsidRDefault="00DB463B" w:rsidP="006D705A">
            <w:pPr>
              <w:pStyle w:val="Aufzhlung"/>
              <w:numPr>
                <w:ilvl w:val="0"/>
                <w:numId w:val="0"/>
              </w:numPr>
            </w:pPr>
            <w:r>
              <w:t xml:space="preserve">Name: </w:t>
            </w:r>
            <w:sdt>
              <w:sdtPr>
                <w:id w:val="888541562"/>
                <w:placeholder>
                  <w:docPart w:val="5323354F621649368E8D1D1795560DCC"/>
                </w:placeholder>
                <w:showingPlcHdr/>
              </w:sdtPr>
              <w:sdtContent>
                <w:r w:rsidRPr="00917330">
                  <w:rPr>
                    <w:rStyle w:val="Platzhaltertext"/>
                    <w:highlight w:val="yellow"/>
                  </w:rPr>
                  <w:t>Text eingeben</w:t>
                </w:r>
              </w:sdtContent>
            </w:sdt>
          </w:p>
          <w:p w14:paraId="4FF04216" w14:textId="77777777" w:rsidR="00DB463B" w:rsidRPr="00917330" w:rsidRDefault="00DB463B" w:rsidP="006D705A">
            <w:pPr>
              <w:pStyle w:val="Aufzhlung"/>
              <w:numPr>
                <w:ilvl w:val="0"/>
                <w:numId w:val="0"/>
              </w:numPr>
            </w:pPr>
            <w:r>
              <w:t xml:space="preserve">Adresse: </w:t>
            </w:r>
            <w:sdt>
              <w:sdtPr>
                <w:id w:val="-911085842"/>
                <w:placeholder>
                  <w:docPart w:val="6BE919EADC564705821068E09867877A"/>
                </w:placeholder>
                <w:showingPlcHdr/>
              </w:sdtPr>
              <w:sdtContent>
                <w:r w:rsidRPr="00917330">
                  <w:rPr>
                    <w:rStyle w:val="Platzhaltertext"/>
                    <w:highlight w:val="yellow"/>
                  </w:rPr>
                  <w:t>Text eingeben</w:t>
                </w:r>
              </w:sdtContent>
            </w:sdt>
          </w:p>
        </w:tc>
      </w:tr>
      <w:tr w:rsidR="00DB463B" w:rsidRPr="00917330" w14:paraId="57476479" w14:textId="77777777" w:rsidTr="006D705A">
        <w:tc>
          <w:tcPr>
            <w:tcW w:w="4905" w:type="dxa"/>
            <w:tcBorders>
              <w:top w:val="single" w:sz="4" w:space="0" w:color="auto"/>
              <w:left w:val="nil"/>
              <w:bottom w:val="single" w:sz="4" w:space="0" w:color="auto"/>
              <w:right w:val="nil"/>
            </w:tcBorders>
          </w:tcPr>
          <w:p w14:paraId="396CEE77" w14:textId="77777777" w:rsidR="00DB463B" w:rsidRPr="00917330" w:rsidRDefault="00DB463B" w:rsidP="006D705A">
            <w:pPr>
              <w:pStyle w:val="Aufzhlung"/>
              <w:numPr>
                <w:ilvl w:val="0"/>
                <w:numId w:val="0"/>
              </w:numPr>
            </w:pPr>
            <w:r w:rsidRPr="00917330">
              <w:t>Ansprechpartner beim Auftraggeber des referenzierten Projekts</w:t>
            </w:r>
          </w:p>
        </w:tc>
        <w:tc>
          <w:tcPr>
            <w:tcW w:w="4309" w:type="dxa"/>
            <w:gridSpan w:val="2"/>
            <w:tcBorders>
              <w:top w:val="single" w:sz="4" w:space="0" w:color="auto"/>
              <w:left w:val="nil"/>
              <w:bottom w:val="single" w:sz="4" w:space="0" w:color="auto"/>
              <w:right w:val="nil"/>
            </w:tcBorders>
          </w:tcPr>
          <w:p w14:paraId="23050D3F" w14:textId="77777777" w:rsidR="00DB463B" w:rsidRDefault="00DB463B" w:rsidP="006D705A">
            <w:pPr>
              <w:pStyle w:val="Aufzhlung"/>
              <w:numPr>
                <w:ilvl w:val="0"/>
                <w:numId w:val="0"/>
              </w:numPr>
            </w:pPr>
            <w:r>
              <w:t xml:space="preserve">Name: </w:t>
            </w:r>
            <w:sdt>
              <w:sdtPr>
                <w:id w:val="-1755348787"/>
                <w:placeholder>
                  <w:docPart w:val="E853A344E2B74B658AC62759EC02DDBB"/>
                </w:placeholder>
                <w:showingPlcHdr/>
              </w:sdtPr>
              <w:sdtContent>
                <w:r w:rsidRPr="00917330">
                  <w:rPr>
                    <w:rStyle w:val="Platzhaltertext"/>
                    <w:highlight w:val="yellow"/>
                  </w:rPr>
                  <w:t>Text eingeben</w:t>
                </w:r>
              </w:sdtContent>
            </w:sdt>
          </w:p>
          <w:p w14:paraId="13D9DE57" w14:textId="77777777" w:rsidR="00DB463B" w:rsidRDefault="00DB463B" w:rsidP="006D705A">
            <w:pPr>
              <w:pStyle w:val="Aufzhlung"/>
              <w:numPr>
                <w:ilvl w:val="0"/>
                <w:numId w:val="0"/>
              </w:numPr>
            </w:pPr>
            <w:r>
              <w:t xml:space="preserve">Telefonnummer: </w:t>
            </w:r>
            <w:sdt>
              <w:sdtPr>
                <w:id w:val="-1999341004"/>
                <w:placeholder>
                  <w:docPart w:val="435558D6C80E4414937CABCCA6EA2CE9"/>
                </w:placeholder>
                <w:showingPlcHdr/>
              </w:sdtPr>
              <w:sdtContent>
                <w:r w:rsidRPr="00917330">
                  <w:rPr>
                    <w:rStyle w:val="Platzhaltertext"/>
                    <w:highlight w:val="yellow"/>
                  </w:rPr>
                  <w:t>Text eingeben</w:t>
                </w:r>
              </w:sdtContent>
            </w:sdt>
          </w:p>
          <w:p w14:paraId="283368C7" w14:textId="77777777" w:rsidR="00DB463B" w:rsidRPr="00917330" w:rsidRDefault="00DB463B" w:rsidP="006D705A">
            <w:pPr>
              <w:pStyle w:val="Aufzhlung"/>
              <w:numPr>
                <w:ilvl w:val="0"/>
                <w:numId w:val="0"/>
              </w:numPr>
            </w:pPr>
            <w:r>
              <w:t xml:space="preserve">E-Mail: </w:t>
            </w:r>
            <w:sdt>
              <w:sdtPr>
                <w:id w:val="2050413232"/>
                <w:placeholder>
                  <w:docPart w:val="04B6392653A3440DB7E6E902741FCCF7"/>
                </w:placeholder>
                <w:showingPlcHdr/>
              </w:sdtPr>
              <w:sdtContent>
                <w:r w:rsidRPr="00917330">
                  <w:rPr>
                    <w:rStyle w:val="Platzhaltertext"/>
                    <w:highlight w:val="yellow"/>
                  </w:rPr>
                  <w:t>Text eingeben</w:t>
                </w:r>
              </w:sdtContent>
            </w:sdt>
          </w:p>
        </w:tc>
      </w:tr>
      <w:tr w:rsidR="00DB463B" w:rsidRPr="00917330" w14:paraId="7D53F855" w14:textId="77777777" w:rsidTr="006D705A">
        <w:tc>
          <w:tcPr>
            <w:tcW w:w="4905" w:type="dxa"/>
            <w:tcBorders>
              <w:left w:val="nil"/>
              <w:bottom w:val="single" w:sz="4" w:space="0" w:color="auto"/>
              <w:right w:val="nil"/>
            </w:tcBorders>
          </w:tcPr>
          <w:p w14:paraId="68E6490D" w14:textId="77777777" w:rsidR="00DB463B" w:rsidRDefault="00DB463B" w:rsidP="006D705A">
            <w:pPr>
              <w:pStyle w:val="Aufzhlung"/>
              <w:numPr>
                <w:ilvl w:val="0"/>
                <w:numId w:val="0"/>
              </w:numPr>
            </w:pPr>
            <w:r>
              <w:t xml:space="preserve">Betrifft die Referenz den </w:t>
            </w:r>
            <w:r w:rsidRPr="00D1280C">
              <w:t>Neu- oder Umbau eines komplexen Bauvorhabens. (Ab 3.500 €/m² NUF)</w:t>
            </w:r>
          </w:p>
        </w:tc>
        <w:tc>
          <w:tcPr>
            <w:tcW w:w="4309" w:type="dxa"/>
            <w:gridSpan w:val="2"/>
            <w:tcBorders>
              <w:left w:val="nil"/>
              <w:bottom w:val="single" w:sz="4" w:space="0" w:color="auto"/>
              <w:right w:val="nil"/>
            </w:tcBorders>
          </w:tcPr>
          <w:p w14:paraId="658D626B" w14:textId="77777777" w:rsidR="00DB463B" w:rsidRDefault="00000000" w:rsidP="006D705A">
            <w:pPr>
              <w:pStyle w:val="Aufzhlung"/>
              <w:numPr>
                <w:ilvl w:val="0"/>
                <w:numId w:val="0"/>
              </w:numPr>
            </w:pPr>
            <w:sdt>
              <w:sdtPr>
                <w:id w:val="55112063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C0595E2" w14:textId="77777777" w:rsidR="00DB463B" w:rsidRDefault="00000000" w:rsidP="006D705A">
            <w:pPr>
              <w:pStyle w:val="Aufzhlung"/>
              <w:numPr>
                <w:ilvl w:val="0"/>
                <w:numId w:val="0"/>
              </w:numPr>
            </w:pPr>
            <w:sdt>
              <w:sdtPr>
                <w:id w:val="203291116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tc>
      </w:tr>
      <w:tr w:rsidR="00DB463B" w:rsidRPr="00917330" w14:paraId="2C7B222C" w14:textId="77777777" w:rsidTr="006D705A">
        <w:tc>
          <w:tcPr>
            <w:tcW w:w="4905" w:type="dxa"/>
            <w:tcBorders>
              <w:left w:val="nil"/>
              <w:bottom w:val="single" w:sz="4" w:space="0" w:color="auto"/>
              <w:right w:val="nil"/>
            </w:tcBorders>
          </w:tcPr>
          <w:p w14:paraId="196AD130" w14:textId="77777777" w:rsidR="00DB463B" w:rsidRDefault="00DB463B" w:rsidP="006D705A">
            <w:pPr>
              <w:pStyle w:val="Aufzhlung"/>
              <w:numPr>
                <w:ilvl w:val="0"/>
                <w:numId w:val="0"/>
              </w:numPr>
            </w:pPr>
            <w:r>
              <w:t xml:space="preserve">Betrifft das Referenzprojekt eine Baumaßnahme mit einer Nutzungsfläche (NUF 1-7 [in </w:t>
            </w:r>
            <w:r w:rsidRPr="00F86493">
              <w:t>m²</w:t>
            </w:r>
            <w:r>
              <w:t xml:space="preserve">]) mindestens 20.000 m² bzw. 10.000 </w:t>
            </w:r>
            <w:r w:rsidRPr="008346AC">
              <w:t>m²</w:t>
            </w:r>
            <w:r>
              <w:t>?</w:t>
            </w:r>
          </w:p>
          <w:p w14:paraId="31E7DF1A"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2766B8EC" w14:textId="77777777" w:rsidR="00DB463B" w:rsidRDefault="00000000" w:rsidP="006D705A">
            <w:pPr>
              <w:pStyle w:val="Aufzhlung"/>
              <w:numPr>
                <w:ilvl w:val="0"/>
                <w:numId w:val="0"/>
              </w:numPr>
            </w:pPr>
            <w:sdt>
              <w:sdtPr>
                <w:id w:val="12096239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AD0EC5C" w14:textId="77777777" w:rsidR="00DB463B" w:rsidRDefault="00000000" w:rsidP="006D705A">
            <w:pPr>
              <w:pStyle w:val="Aufzhlung"/>
              <w:numPr>
                <w:ilvl w:val="0"/>
                <w:numId w:val="0"/>
              </w:numPr>
            </w:pPr>
            <w:sdt>
              <w:sdtPr>
                <w:id w:val="-25050566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2C0848DC" w14:textId="77777777" w:rsidR="00DB463B" w:rsidRDefault="00DB463B" w:rsidP="006D705A">
            <w:pPr>
              <w:pStyle w:val="Aufzhlung"/>
              <w:numPr>
                <w:ilvl w:val="0"/>
                <w:numId w:val="0"/>
              </w:numPr>
            </w:pPr>
            <w:r>
              <w:t>Angabe der NUF 1-7:</w:t>
            </w:r>
          </w:p>
          <w:sdt>
            <w:sdtPr>
              <w:id w:val="285019096"/>
              <w:placeholder>
                <w:docPart w:val="C0A6325077204979AD78753A0BB5E782"/>
              </w:placeholder>
              <w:showingPlcHdr/>
            </w:sdtPr>
            <w:sdtContent>
              <w:p w14:paraId="54DFE5AE" w14:textId="77777777" w:rsidR="00DB463B" w:rsidRDefault="00DB463B" w:rsidP="006D705A">
                <w:pPr>
                  <w:pStyle w:val="Aufzhlung"/>
                  <w:numPr>
                    <w:ilvl w:val="0"/>
                    <w:numId w:val="0"/>
                  </w:numPr>
                </w:pPr>
                <w:r w:rsidRPr="00917330">
                  <w:rPr>
                    <w:rStyle w:val="Platzhaltertext"/>
                    <w:highlight w:val="yellow"/>
                  </w:rPr>
                  <w:t>Text eingeben</w:t>
                </w:r>
              </w:p>
            </w:sdtContent>
          </w:sdt>
        </w:tc>
      </w:tr>
      <w:tr w:rsidR="00DB463B" w:rsidRPr="00917330" w14:paraId="16BAA207" w14:textId="77777777" w:rsidTr="006D705A">
        <w:tc>
          <w:tcPr>
            <w:tcW w:w="4905" w:type="dxa"/>
            <w:tcBorders>
              <w:left w:val="nil"/>
              <w:bottom w:val="single" w:sz="4" w:space="0" w:color="auto"/>
              <w:right w:val="nil"/>
            </w:tcBorders>
          </w:tcPr>
          <w:p w14:paraId="0ADAC349" w14:textId="77777777" w:rsidR="00DB463B" w:rsidRDefault="00DB463B" w:rsidP="006D705A">
            <w:pPr>
              <w:pStyle w:val="Aufzhlung"/>
              <w:numPr>
                <w:ilvl w:val="0"/>
                <w:numId w:val="0"/>
              </w:numPr>
            </w:pPr>
            <w:r>
              <w:t>Betrifft das Referenzprojekt eine Baumaßnahme mit Gesamtbaukosten nach DIN 276 Kostengruppen 200 – 600 in Höhe von insgesamt mindestens netto 70 Mio. Euro bzw. 35 Mio. Euro?</w:t>
            </w:r>
          </w:p>
          <w:p w14:paraId="05827E12" w14:textId="77777777" w:rsidR="00DB463B" w:rsidRDefault="00DB463B" w:rsidP="006D705A">
            <w:pPr>
              <w:pStyle w:val="Aufzhlung"/>
              <w:numPr>
                <w:ilvl w:val="0"/>
                <w:numId w:val="0"/>
              </w:numPr>
            </w:pPr>
          </w:p>
          <w:p w14:paraId="7A2B3501"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669D579B" w14:textId="77777777" w:rsidR="00DB463B" w:rsidRDefault="00000000" w:rsidP="006D705A">
            <w:pPr>
              <w:pStyle w:val="Aufzhlung"/>
              <w:numPr>
                <w:ilvl w:val="0"/>
                <w:numId w:val="0"/>
              </w:numPr>
            </w:pPr>
            <w:sdt>
              <w:sdtPr>
                <w:id w:val="-166438466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D36B30B" w14:textId="77777777" w:rsidR="00DB463B" w:rsidRDefault="00000000" w:rsidP="006D705A">
            <w:pPr>
              <w:pStyle w:val="Aufzhlung"/>
              <w:numPr>
                <w:ilvl w:val="0"/>
                <w:numId w:val="0"/>
              </w:numPr>
            </w:pPr>
            <w:sdt>
              <w:sdtPr>
                <w:id w:val="-124849733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767F8FC0" w14:textId="77777777" w:rsidR="00DB463B" w:rsidRDefault="00DB463B" w:rsidP="006D705A">
            <w:pPr>
              <w:pStyle w:val="Aufzhlung"/>
              <w:numPr>
                <w:ilvl w:val="0"/>
                <w:numId w:val="0"/>
              </w:numPr>
            </w:pPr>
            <w:r>
              <w:t xml:space="preserve">Höhe der Gesamtbaukosten nach DIN 276 Kostengruppen 200 - 600 netto: </w:t>
            </w:r>
            <w:sdt>
              <w:sdtPr>
                <w:id w:val="1704510619"/>
                <w:placeholder>
                  <w:docPart w:val="6FF849AF426B480B86F51E3023AC5A89"/>
                </w:placeholder>
                <w:showingPlcHdr/>
              </w:sdtPr>
              <w:sdtContent>
                <w:r w:rsidRPr="00917330">
                  <w:rPr>
                    <w:rStyle w:val="Platzhaltertext"/>
                    <w:highlight w:val="yellow"/>
                  </w:rPr>
                  <w:t>Text eingeben</w:t>
                </w:r>
              </w:sdtContent>
            </w:sdt>
          </w:p>
        </w:tc>
      </w:tr>
      <w:tr w:rsidR="00DB463B" w:rsidRPr="00917330" w14:paraId="2E4C1CC4" w14:textId="77777777" w:rsidTr="006D705A">
        <w:tc>
          <w:tcPr>
            <w:tcW w:w="4905" w:type="dxa"/>
            <w:tcBorders>
              <w:left w:val="nil"/>
              <w:bottom w:val="single" w:sz="4" w:space="0" w:color="auto"/>
              <w:right w:val="nil"/>
            </w:tcBorders>
          </w:tcPr>
          <w:p w14:paraId="10E6A1F7" w14:textId="7B705CD4" w:rsidR="00DB463B" w:rsidRDefault="00DB463B" w:rsidP="006D705A">
            <w:pPr>
              <w:pStyle w:val="Aufzhlung"/>
              <w:numPr>
                <w:ilvl w:val="0"/>
                <w:numId w:val="0"/>
              </w:numPr>
            </w:pPr>
            <w:r>
              <w:t xml:space="preserve">Sind im Referenzprojekt mindestens die Projektstufen 2 AHO </w:t>
            </w:r>
            <w:r w:rsidRPr="00AF3D52">
              <w:t>analog zu LPH 2-5 HOAI</w:t>
            </w:r>
            <w:r>
              <w:t xml:space="preserve"> abgeschlossen </w:t>
            </w:r>
            <w:r w:rsidRPr="00691EBC">
              <w:t>(jedoch nicht vor 01.0</w:t>
            </w:r>
            <w:r w:rsidR="00B073C1">
              <w:t>1</w:t>
            </w:r>
            <w:r w:rsidRPr="00691EBC">
              <w:t>.</w:t>
            </w:r>
            <w:r w:rsidR="00B073C1">
              <w:t>2016</w:t>
            </w:r>
            <w:r w:rsidRPr="00691EBC">
              <w:t>)</w:t>
            </w:r>
            <w:r>
              <w:t>?</w:t>
            </w:r>
          </w:p>
        </w:tc>
        <w:tc>
          <w:tcPr>
            <w:tcW w:w="4309" w:type="dxa"/>
            <w:gridSpan w:val="2"/>
            <w:tcBorders>
              <w:left w:val="nil"/>
              <w:bottom w:val="single" w:sz="4" w:space="0" w:color="auto"/>
              <w:right w:val="nil"/>
            </w:tcBorders>
          </w:tcPr>
          <w:p w14:paraId="7AE035C7" w14:textId="77777777" w:rsidR="00DB463B" w:rsidRDefault="00000000" w:rsidP="006D705A">
            <w:pPr>
              <w:pStyle w:val="Aufzhlung"/>
              <w:numPr>
                <w:ilvl w:val="0"/>
                <w:numId w:val="0"/>
              </w:numPr>
            </w:pPr>
            <w:sdt>
              <w:sdtPr>
                <w:id w:val="-85126188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67C0437" w14:textId="77777777" w:rsidR="00DB463B" w:rsidRDefault="00000000" w:rsidP="006D705A">
            <w:pPr>
              <w:pStyle w:val="Aufzhlung"/>
              <w:numPr>
                <w:ilvl w:val="0"/>
                <w:numId w:val="0"/>
              </w:numPr>
            </w:pPr>
            <w:sdt>
              <w:sdtPr>
                <w:id w:val="-146303540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5EBA5B44" w14:textId="77777777" w:rsidR="00DB463B" w:rsidRDefault="00DB463B" w:rsidP="006D705A">
            <w:pPr>
              <w:pStyle w:val="Aufzhlung"/>
              <w:numPr>
                <w:ilvl w:val="0"/>
                <w:numId w:val="0"/>
              </w:numPr>
            </w:pPr>
            <w:r>
              <w:lastRenderedPageBreak/>
              <w:t xml:space="preserve">Projektstatus / Datum: </w:t>
            </w:r>
            <w:sdt>
              <w:sdtPr>
                <w:id w:val="207457406"/>
                <w:placeholder>
                  <w:docPart w:val="7A058770F1B0463DB681B048476CF112"/>
                </w:placeholder>
                <w:showingPlcHdr/>
              </w:sdtPr>
              <w:sdtContent>
                <w:r w:rsidRPr="00917330">
                  <w:rPr>
                    <w:rStyle w:val="Platzhaltertext"/>
                    <w:highlight w:val="yellow"/>
                  </w:rPr>
                  <w:t>Text eingeben</w:t>
                </w:r>
              </w:sdtContent>
            </w:sdt>
          </w:p>
        </w:tc>
      </w:tr>
      <w:tr w:rsidR="00DB463B" w:rsidRPr="00917330" w14:paraId="6D38EBAA" w14:textId="77777777" w:rsidTr="006D705A">
        <w:tc>
          <w:tcPr>
            <w:tcW w:w="4905" w:type="dxa"/>
            <w:tcBorders>
              <w:left w:val="nil"/>
              <w:bottom w:val="single" w:sz="4" w:space="0" w:color="auto"/>
              <w:right w:val="nil"/>
            </w:tcBorders>
          </w:tcPr>
          <w:p w14:paraId="38F8559C" w14:textId="4B5F01E2" w:rsidR="00DB463B" w:rsidRDefault="00DB463B" w:rsidP="006D705A">
            <w:pPr>
              <w:pStyle w:val="Aufzhlung"/>
              <w:numPr>
                <w:ilvl w:val="0"/>
                <w:numId w:val="0"/>
              </w:numPr>
            </w:pPr>
            <w:r>
              <w:lastRenderedPageBreak/>
              <w:t xml:space="preserve">Umfasst das Referenzprojekt Leistungen für das </w:t>
            </w:r>
            <w:r w:rsidRPr="00EF40B0">
              <w:t xml:space="preserve">BIM-Management vergleichbar mit AHO Nr. 9; Kap. </w:t>
            </w:r>
            <w:r w:rsidR="003E6958">
              <w:t>5, F13</w:t>
            </w:r>
            <w:r w:rsidRPr="00EF40B0">
              <w:t xml:space="preserve"> BIM-Management</w:t>
            </w:r>
            <w:r>
              <w:t>?</w:t>
            </w:r>
          </w:p>
        </w:tc>
        <w:tc>
          <w:tcPr>
            <w:tcW w:w="4309" w:type="dxa"/>
            <w:gridSpan w:val="2"/>
            <w:tcBorders>
              <w:left w:val="nil"/>
              <w:bottom w:val="single" w:sz="4" w:space="0" w:color="auto"/>
              <w:right w:val="nil"/>
            </w:tcBorders>
          </w:tcPr>
          <w:p w14:paraId="29F90350" w14:textId="77777777" w:rsidR="00DB463B" w:rsidRDefault="00000000" w:rsidP="006D705A">
            <w:pPr>
              <w:pStyle w:val="Aufzhlung"/>
              <w:numPr>
                <w:ilvl w:val="0"/>
                <w:numId w:val="0"/>
              </w:numPr>
            </w:pPr>
            <w:sdt>
              <w:sdtPr>
                <w:id w:val="16875288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5100CC09" w14:textId="77777777" w:rsidR="00DB463B" w:rsidRDefault="00000000" w:rsidP="006D705A">
            <w:pPr>
              <w:pStyle w:val="Aufzhlung"/>
              <w:numPr>
                <w:ilvl w:val="0"/>
                <w:numId w:val="0"/>
              </w:numPr>
            </w:pPr>
            <w:sdt>
              <w:sdtPr>
                <w:id w:val="-173839096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26A0430C" w14:textId="77777777" w:rsidR="00DB463B" w:rsidRDefault="00DB463B" w:rsidP="006D705A">
            <w:pPr>
              <w:pStyle w:val="Aufzhlung"/>
              <w:numPr>
                <w:ilvl w:val="0"/>
                <w:numId w:val="0"/>
              </w:numPr>
            </w:pPr>
          </w:p>
        </w:tc>
      </w:tr>
      <w:tr w:rsidR="00DB463B" w:rsidRPr="00917330" w14:paraId="3340A91D" w14:textId="77777777" w:rsidTr="006D705A">
        <w:tc>
          <w:tcPr>
            <w:tcW w:w="4905" w:type="dxa"/>
            <w:tcBorders>
              <w:left w:val="nil"/>
              <w:bottom w:val="single" w:sz="4" w:space="0" w:color="auto"/>
              <w:right w:val="nil"/>
            </w:tcBorders>
          </w:tcPr>
          <w:p w14:paraId="3BB5BD76" w14:textId="77777777" w:rsidR="00DB463B" w:rsidRDefault="00DB463B" w:rsidP="006D705A">
            <w:pPr>
              <w:pStyle w:val="Aufzhlung"/>
              <w:numPr>
                <w:ilvl w:val="0"/>
                <w:numId w:val="0"/>
              </w:numPr>
            </w:pPr>
            <w:r>
              <w:t xml:space="preserve">Befindet sich der Projektort innerhalb der EU </w:t>
            </w:r>
          </w:p>
        </w:tc>
        <w:tc>
          <w:tcPr>
            <w:tcW w:w="4309" w:type="dxa"/>
            <w:gridSpan w:val="2"/>
            <w:tcBorders>
              <w:left w:val="nil"/>
              <w:bottom w:val="single" w:sz="4" w:space="0" w:color="auto"/>
              <w:right w:val="nil"/>
            </w:tcBorders>
          </w:tcPr>
          <w:p w14:paraId="46323680" w14:textId="77777777" w:rsidR="00DB463B" w:rsidRDefault="00000000" w:rsidP="006D705A">
            <w:pPr>
              <w:pStyle w:val="Aufzhlung"/>
              <w:numPr>
                <w:ilvl w:val="0"/>
                <w:numId w:val="0"/>
              </w:numPr>
            </w:pPr>
            <w:sdt>
              <w:sdtPr>
                <w:id w:val="1811515308"/>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F61B627" w14:textId="77777777" w:rsidR="00DB463B" w:rsidRDefault="00000000" w:rsidP="006D705A">
            <w:pPr>
              <w:pStyle w:val="Aufzhlung"/>
              <w:numPr>
                <w:ilvl w:val="0"/>
                <w:numId w:val="0"/>
              </w:numPr>
            </w:pPr>
            <w:sdt>
              <w:sdtPr>
                <w:id w:val="108696289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295ADFE" w14:textId="77777777" w:rsidR="00DB463B" w:rsidRDefault="00DB463B" w:rsidP="006D705A">
            <w:pPr>
              <w:pStyle w:val="Aufzhlung"/>
              <w:numPr>
                <w:ilvl w:val="0"/>
                <w:numId w:val="0"/>
              </w:numPr>
            </w:pPr>
            <w:r>
              <w:t xml:space="preserve">Ort: </w:t>
            </w:r>
            <w:sdt>
              <w:sdtPr>
                <w:id w:val="1476253386"/>
                <w:placeholder>
                  <w:docPart w:val="49968FCD5534411CA83D44EDE75786E6"/>
                </w:placeholder>
                <w:showingPlcHdr/>
              </w:sdtPr>
              <w:sdtContent>
                <w:r w:rsidRPr="00917330">
                  <w:rPr>
                    <w:rStyle w:val="Platzhaltertext"/>
                    <w:highlight w:val="yellow"/>
                  </w:rPr>
                  <w:t>Text eingeben</w:t>
                </w:r>
              </w:sdtContent>
            </w:sdt>
          </w:p>
        </w:tc>
      </w:tr>
      <w:tr w:rsidR="00DB463B" w:rsidRPr="00917330" w14:paraId="78E7131F" w14:textId="77777777" w:rsidTr="006D705A">
        <w:tc>
          <w:tcPr>
            <w:tcW w:w="4905" w:type="dxa"/>
            <w:tcBorders>
              <w:left w:val="nil"/>
              <w:bottom w:val="single" w:sz="4" w:space="0" w:color="auto"/>
              <w:right w:val="nil"/>
            </w:tcBorders>
          </w:tcPr>
          <w:p w14:paraId="52A48E15" w14:textId="7FBB8D8D" w:rsidR="00DB463B" w:rsidRDefault="00DB463B" w:rsidP="006D705A">
            <w:pPr>
              <w:pStyle w:val="Aufzhlung"/>
              <w:numPr>
                <w:ilvl w:val="0"/>
                <w:numId w:val="0"/>
              </w:numPr>
            </w:pPr>
            <w:r>
              <w:t>Allgemeine Beschreibung des Referenzprojekts (mit Angaben zu Projektspezifikationen gemäß „A</w:t>
            </w:r>
            <w:r w:rsidR="004062F3">
              <w:t>04</w:t>
            </w:r>
            <w:r>
              <w:t>_</w:t>
            </w:r>
            <w:proofErr w:type="gramStart"/>
            <w:r>
              <w:t xml:space="preserve">TNW </w:t>
            </w:r>
            <w:r w:rsidR="004062F3">
              <w:t>Teilnahme</w:t>
            </w:r>
            <w:r>
              <w:t>matrix</w:t>
            </w:r>
            <w:proofErr w:type="gramEnd"/>
            <w:r>
              <w:t>“)</w:t>
            </w:r>
          </w:p>
        </w:tc>
        <w:tc>
          <w:tcPr>
            <w:tcW w:w="4309" w:type="dxa"/>
            <w:gridSpan w:val="2"/>
            <w:tcBorders>
              <w:left w:val="nil"/>
              <w:bottom w:val="single" w:sz="4" w:space="0" w:color="auto"/>
              <w:right w:val="nil"/>
            </w:tcBorders>
          </w:tcPr>
          <w:p w14:paraId="0DEB9F96" w14:textId="77777777" w:rsidR="00DB463B" w:rsidRDefault="00DB463B" w:rsidP="00DB463B">
            <w:pPr>
              <w:pStyle w:val="Aufzhlung"/>
              <w:numPr>
                <w:ilvl w:val="0"/>
                <w:numId w:val="18"/>
              </w:numPr>
              <w:ind w:left="232" w:hanging="232"/>
            </w:pPr>
            <w:r>
              <w:t xml:space="preserve">Anzahl BIM-Anwendungsfälle: </w:t>
            </w:r>
            <w:sdt>
              <w:sdtPr>
                <w:id w:val="2027672157"/>
                <w:placeholder>
                  <w:docPart w:val="0FC2EF4F4ABD4564982725E27B4D3144"/>
                </w:placeholder>
                <w:showingPlcHdr/>
                <w:text/>
              </w:sdtPr>
              <w:sdtContent>
                <w:r w:rsidRPr="00AE076D">
                  <w:rPr>
                    <w:rStyle w:val="Platzhaltertext"/>
                    <w:highlight w:val="yellow"/>
                  </w:rPr>
                  <w:t>Anzahl</w:t>
                </w:r>
              </w:sdtContent>
            </w:sdt>
          </w:p>
          <w:p w14:paraId="2355FCCF" w14:textId="77777777" w:rsidR="00DB463B" w:rsidRDefault="00DB463B" w:rsidP="00DB463B">
            <w:pPr>
              <w:pStyle w:val="Aufzhlung"/>
              <w:numPr>
                <w:ilvl w:val="0"/>
                <w:numId w:val="18"/>
              </w:numPr>
              <w:ind w:left="232" w:hanging="232"/>
            </w:pPr>
            <w:r>
              <w:t>Erstellung AIA</w:t>
            </w:r>
          </w:p>
          <w:p w14:paraId="34D05755" w14:textId="77777777" w:rsidR="00DB463B" w:rsidRDefault="00000000" w:rsidP="006D705A">
            <w:pPr>
              <w:pStyle w:val="Aufzhlung"/>
              <w:numPr>
                <w:ilvl w:val="0"/>
                <w:numId w:val="0"/>
              </w:numPr>
            </w:pPr>
            <w:sdt>
              <w:sdtPr>
                <w:id w:val="-1856335438"/>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7B33251" w14:textId="77777777" w:rsidR="00DB463B" w:rsidRDefault="00000000" w:rsidP="006D705A">
            <w:pPr>
              <w:pStyle w:val="Aufzhlung"/>
              <w:numPr>
                <w:ilvl w:val="0"/>
                <w:numId w:val="0"/>
              </w:numPr>
            </w:pPr>
            <w:sdt>
              <w:sdtPr>
                <w:id w:val="-147829469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709E307A" w14:textId="77777777" w:rsidR="00DB463B" w:rsidRDefault="00DB463B" w:rsidP="00DB463B">
            <w:pPr>
              <w:pStyle w:val="Aufzhlung"/>
              <w:numPr>
                <w:ilvl w:val="0"/>
                <w:numId w:val="18"/>
              </w:numPr>
              <w:ind w:left="232" w:hanging="232"/>
              <w:jc w:val="left"/>
            </w:pPr>
            <w:r>
              <w:t>Mitwirkung an der Erstellung der BIM BVB</w:t>
            </w:r>
          </w:p>
          <w:p w14:paraId="7FB6BD77" w14:textId="77777777" w:rsidR="00DB463B" w:rsidRDefault="00000000" w:rsidP="006D705A">
            <w:pPr>
              <w:pStyle w:val="Aufzhlung"/>
              <w:numPr>
                <w:ilvl w:val="0"/>
                <w:numId w:val="0"/>
              </w:numPr>
            </w:pPr>
            <w:sdt>
              <w:sdtPr>
                <w:id w:val="-180091040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08F75E5" w14:textId="77777777" w:rsidR="00DB463B" w:rsidRDefault="00000000" w:rsidP="006D705A">
            <w:pPr>
              <w:pStyle w:val="Aufzhlung"/>
              <w:numPr>
                <w:ilvl w:val="0"/>
                <w:numId w:val="0"/>
              </w:numPr>
            </w:pPr>
            <w:sdt>
              <w:sdtPr>
                <w:id w:val="110547022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AAA88D1" w14:textId="77777777" w:rsidR="00DB463B" w:rsidRDefault="00DB463B" w:rsidP="00DB463B">
            <w:pPr>
              <w:pStyle w:val="Aufzhlung"/>
              <w:numPr>
                <w:ilvl w:val="0"/>
                <w:numId w:val="18"/>
              </w:numPr>
              <w:ind w:left="232" w:hanging="232"/>
              <w:jc w:val="left"/>
            </w:pPr>
            <w:r w:rsidRPr="005266D3">
              <w:t>Erstellung des BIM-Ablaufplanes / oder eines projektspezifischen BIM-Muster BAP</w:t>
            </w:r>
          </w:p>
          <w:p w14:paraId="3B4F7D5D" w14:textId="77777777" w:rsidR="00DB463B" w:rsidRDefault="00000000" w:rsidP="006D705A">
            <w:pPr>
              <w:pStyle w:val="Aufzhlung"/>
              <w:numPr>
                <w:ilvl w:val="0"/>
                <w:numId w:val="0"/>
              </w:numPr>
            </w:pPr>
            <w:sdt>
              <w:sdtPr>
                <w:id w:val="-108800152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3891E8A" w14:textId="77777777" w:rsidR="00DB463B" w:rsidRDefault="00000000" w:rsidP="006D705A">
            <w:pPr>
              <w:pStyle w:val="Aufzhlung"/>
              <w:numPr>
                <w:ilvl w:val="0"/>
                <w:numId w:val="0"/>
              </w:numPr>
            </w:pPr>
            <w:sdt>
              <w:sdtPr>
                <w:id w:val="132223814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6E659874" w14:textId="77777777" w:rsidR="00DB463B" w:rsidRDefault="00DB463B" w:rsidP="006D705A">
            <w:pPr>
              <w:pStyle w:val="Aufzhlung"/>
              <w:numPr>
                <w:ilvl w:val="0"/>
                <w:numId w:val="0"/>
              </w:numPr>
              <w:ind w:left="720" w:hanging="360"/>
              <w:jc w:val="left"/>
            </w:pPr>
          </w:p>
          <w:p w14:paraId="4A9691F3" w14:textId="77777777" w:rsidR="00DB463B" w:rsidRDefault="00DB463B" w:rsidP="00DB463B">
            <w:pPr>
              <w:pStyle w:val="Aufzhlung"/>
              <w:numPr>
                <w:ilvl w:val="0"/>
                <w:numId w:val="18"/>
              </w:numPr>
              <w:ind w:left="232" w:hanging="232"/>
              <w:jc w:val="left"/>
            </w:pPr>
            <w:r>
              <w:t>BIM-Management in der Bedarfsplanung /BIM-Aufbauphase (bis einschl. LPH 8 HOAI)</w:t>
            </w:r>
          </w:p>
          <w:p w14:paraId="0D6A0234" w14:textId="77777777" w:rsidR="00DB463B" w:rsidRDefault="00000000" w:rsidP="006D705A">
            <w:pPr>
              <w:pStyle w:val="Aufzhlung"/>
              <w:numPr>
                <w:ilvl w:val="0"/>
                <w:numId w:val="0"/>
              </w:numPr>
            </w:pPr>
            <w:sdt>
              <w:sdtPr>
                <w:id w:val="66336877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6E34016" w14:textId="77777777" w:rsidR="00DB463B" w:rsidRDefault="00000000" w:rsidP="006D705A">
            <w:pPr>
              <w:pStyle w:val="Aufzhlung"/>
              <w:numPr>
                <w:ilvl w:val="0"/>
                <w:numId w:val="0"/>
              </w:numPr>
            </w:pPr>
            <w:sdt>
              <w:sdtPr>
                <w:id w:val="-122475036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471E5280" w14:textId="77777777" w:rsidR="00DB463B" w:rsidRDefault="00DB463B" w:rsidP="00DB463B">
            <w:pPr>
              <w:pStyle w:val="Aufzhlung"/>
              <w:numPr>
                <w:ilvl w:val="0"/>
                <w:numId w:val="18"/>
              </w:numPr>
              <w:ind w:left="232" w:hanging="232"/>
              <w:jc w:val="left"/>
            </w:pPr>
            <w:r w:rsidRPr="00E31126">
              <w:t>BIM-Management in der Planungsphase (LPH 2 - 5 HOAI), mindestens 3 von 4 Leistungsphasen.</w:t>
            </w:r>
          </w:p>
          <w:p w14:paraId="714FCF6A" w14:textId="77777777" w:rsidR="00DB463B" w:rsidRDefault="00000000" w:rsidP="006D705A">
            <w:pPr>
              <w:pStyle w:val="Aufzhlung"/>
              <w:numPr>
                <w:ilvl w:val="0"/>
                <w:numId w:val="0"/>
              </w:numPr>
            </w:pPr>
            <w:sdt>
              <w:sdtPr>
                <w:id w:val="-73685557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1DD50A53" w14:textId="77777777" w:rsidR="00DB463B" w:rsidRDefault="00000000" w:rsidP="006D705A">
            <w:pPr>
              <w:pStyle w:val="Aufzhlung"/>
              <w:numPr>
                <w:ilvl w:val="0"/>
                <w:numId w:val="0"/>
              </w:numPr>
            </w:pPr>
            <w:sdt>
              <w:sdtPr>
                <w:id w:val="-90406087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0F9CC86" w14:textId="77777777" w:rsidR="00DB463B" w:rsidRDefault="00DB463B" w:rsidP="00DB463B">
            <w:pPr>
              <w:pStyle w:val="Aufzhlung"/>
              <w:numPr>
                <w:ilvl w:val="0"/>
                <w:numId w:val="18"/>
              </w:numPr>
              <w:ind w:left="232" w:hanging="232"/>
              <w:jc w:val="left"/>
            </w:pPr>
            <w:r w:rsidRPr="00E31126">
              <w:t>BIM-Management während der Ausschreibung und Vergabe (LPH 6 und 7 HOAI)</w:t>
            </w:r>
          </w:p>
          <w:p w14:paraId="5A27F743" w14:textId="77777777" w:rsidR="00DB463B" w:rsidRDefault="00000000" w:rsidP="006D705A">
            <w:pPr>
              <w:pStyle w:val="Aufzhlung"/>
              <w:numPr>
                <w:ilvl w:val="0"/>
                <w:numId w:val="0"/>
              </w:numPr>
            </w:pPr>
            <w:sdt>
              <w:sdtPr>
                <w:id w:val="-32119149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A45A33A" w14:textId="77777777" w:rsidR="00DB463B" w:rsidRDefault="00000000" w:rsidP="006D705A">
            <w:pPr>
              <w:pStyle w:val="Aufzhlung"/>
              <w:numPr>
                <w:ilvl w:val="0"/>
                <w:numId w:val="0"/>
              </w:numPr>
            </w:pPr>
            <w:sdt>
              <w:sdtPr>
                <w:id w:val="-105029948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6C93B266" w14:textId="77777777" w:rsidR="00DB463B" w:rsidRDefault="00DB463B" w:rsidP="00DB463B">
            <w:pPr>
              <w:pStyle w:val="Aufzhlung"/>
              <w:numPr>
                <w:ilvl w:val="0"/>
                <w:numId w:val="18"/>
              </w:numPr>
              <w:ind w:left="232" w:hanging="232"/>
              <w:jc w:val="left"/>
            </w:pPr>
            <w:r w:rsidRPr="00D86924">
              <w:t>BIM-Management in der Ausführungsphase (LPH 8 HOAI)</w:t>
            </w:r>
          </w:p>
          <w:p w14:paraId="792FD415" w14:textId="77777777" w:rsidR="00DB463B" w:rsidRDefault="00000000" w:rsidP="006D705A">
            <w:pPr>
              <w:pStyle w:val="Aufzhlung"/>
              <w:numPr>
                <w:ilvl w:val="0"/>
                <w:numId w:val="0"/>
              </w:numPr>
            </w:pPr>
            <w:sdt>
              <w:sdtPr>
                <w:id w:val="1112779578"/>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AE83286" w14:textId="77777777" w:rsidR="00DB463B" w:rsidRDefault="00000000" w:rsidP="006D705A">
            <w:pPr>
              <w:pStyle w:val="Aufzhlung"/>
              <w:numPr>
                <w:ilvl w:val="0"/>
                <w:numId w:val="0"/>
              </w:numPr>
            </w:pPr>
            <w:sdt>
              <w:sdtPr>
                <w:id w:val="1023368378"/>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tc>
      </w:tr>
      <w:tr w:rsidR="00DB463B" w:rsidRPr="00917330" w14:paraId="1A4D177F" w14:textId="77777777" w:rsidTr="006D705A">
        <w:tc>
          <w:tcPr>
            <w:tcW w:w="4905" w:type="dxa"/>
            <w:tcBorders>
              <w:top w:val="single" w:sz="4" w:space="0" w:color="auto"/>
              <w:left w:val="nil"/>
              <w:bottom w:val="single" w:sz="4" w:space="0" w:color="auto"/>
              <w:right w:val="nil"/>
            </w:tcBorders>
          </w:tcPr>
          <w:p w14:paraId="53D5814D" w14:textId="77777777" w:rsidR="00DB463B" w:rsidRDefault="00DB463B" w:rsidP="006D705A">
            <w:pPr>
              <w:pStyle w:val="Aufzhlung"/>
              <w:numPr>
                <w:ilvl w:val="0"/>
                <w:numId w:val="0"/>
              </w:numPr>
            </w:pPr>
            <w:r>
              <w:lastRenderedPageBreak/>
              <w:t xml:space="preserve">Anzahl der eingereichten Referenzen mit mindestens </w:t>
            </w:r>
          </w:p>
          <w:p w14:paraId="40CE3652" w14:textId="77777777" w:rsidR="00DB463B" w:rsidRDefault="00DB463B" w:rsidP="006D705A">
            <w:pPr>
              <w:pStyle w:val="Aufzhlung"/>
              <w:numPr>
                <w:ilvl w:val="0"/>
                <w:numId w:val="0"/>
              </w:numPr>
            </w:pPr>
            <w:r>
              <w:t>&gt; 5.000 m² Nutzfläche, &gt; 17,5 Mio. EUR netto Gesamtbaukosten KG 200-600 und Leistungsbild "BIM-Management" (LPH 2 - 5 HOAI) beauftragt.</w:t>
            </w:r>
          </w:p>
        </w:tc>
        <w:tc>
          <w:tcPr>
            <w:tcW w:w="4309" w:type="dxa"/>
            <w:gridSpan w:val="2"/>
            <w:tcBorders>
              <w:top w:val="single" w:sz="4" w:space="0" w:color="auto"/>
              <w:left w:val="nil"/>
              <w:bottom w:val="single" w:sz="4" w:space="0" w:color="auto"/>
              <w:right w:val="nil"/>
            </w:tcBorders>
          </w:tcPr>
          <w:p w14:paraId="4206CF57" w14:textId="77777777" w:rsidR="00DB463B" w:rsidRDefault="00DB463B" w:rsidP="006D705A">
            <w:pPr>
              <w:pStyle w:val="Aufzhlung"/>
              <w:numPr>
                <w:ilvl w:val="0"/>
                <w:numId w:val="0"/>
              </w:numPr>
            </w:pPr>
            <w:r>
              <w:t xml:space="preserve">Anzahl Referenzen: </w:t>
            </w:r>
            <w:sdt>
              <w:sdtPr>
                <w:id w:val="-1467969918"/>
                <w:placeholder>
                  <w:docPart w:val="0C98DAD5F398430E934F1C3811595566"/>
                </w:placeholder>
              </w:sdtPr>
              <w:sdtContent>
                <w:sdt>
                  <w:sdtPr>
                    <w:id w:val="1554974425"/>
                    <w:placeholder>
                      <w:docPart w:val="66C5C9E02C3447B98845600B6F4396A8"/>
                    </w:placeholder>
                    <w:showingPlcHdr/>
                    <w:text/>
                  </w:sdtPr>
                  <w:sdtContent>
                    <w:r w:rsidRPr="00AE076D">
                      <w:rPr>
                        <w:rStyle w:val="Platzhaltertext"/>
                        <w:highlight w:val="yellow"/>
                      </w:rPr>
                      <w:t>Anzahl</w:t>
                    </w:r>
                  </w:sdtContent>
                </w:sdt>
              </w:sdtContent>
            </w:sdt>
          </w:p>
        </w:tc>
      </w:tr>
    </w:tbl>
    <w:p w14:paraId="1A8B2347" w14:textId="77777777" w:rsidR="00DB463B" w:rsidRPr="001E4429" w:rsidRDefault="00DB463B" w:rsidP="00CA7A3C">
      <w:pPr>
        <w:pStyle w:val="berschrift2"/>
      </w:pPr>
      <w:r w:rsidRPr="005819EC">
        <w:lastRenderedPageBreak/>
        <w:t xml:space="preserve">Referenz </w:t>
      </w:r>
      <w:r>
        <w:t>4</w:t>
      </w:r>
    </w:p>
    <w:tbl>
      <w:tblPr>
        <w:tblStyle w:val="Tabellenraster"/>
        <w:tblW w:w="9214" w:type="dxa"/>
        <w:tblLook w:val="04A0" w:firstRow="1" w:lastRow="0" w:firstColumn="1" w:lastColumn="0" w:noHBand="0" w:noVBand="1"/>
      </w:tblPr>
      <w:tblGrid>
        <w:gridCol w:w="4905"/>
        <w:gridCol w:w="3454"/>
        <w:gridCol w:w="855"/>
      </w:tblGrid>
      <w:tr w:rsidR="00DB463B" w:rsidRPr="00917330" w14:paraId="315746EF" w14:textId="77777777" w:rsidTr="006D705A">
        <w:trPr>
          <w:tblHeader/>
        </w:trPr>
        <w:tc>
          <w:tcPr>
            <w:tcW w:w="4905" w:type="dxa"/>
            <w:tcBorders>
              <w:top w:val="nil"/>
              <w:left w:val="nil"/>
              <w:bottom w:val="nil"/>
              <w:right w:val="nil"/>
            </w:tcBorders>
            <w:shd w:val="clear" w:color="auto" w:fill="55BAF2" w:themeFill="accent6" w:themeFillShade="BF"/>
          </w:tcPr>
          <w:p w14:paraId="66D520D9" w14:textId="77777777" w:rsidR="00DB463B" w:rsidRPr="00917330" w:rsidRDefault="00DB463B" w:rsidP="006D705A">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195A1EAB" w14:textId="77777777" w:rsidR="00DB463B" w:rsidRPr="00ED4B68" w:rsidRDefault="00DB463B" w:rsidP="006D705A">
            <w:pPr>
              <w:pStyle w:val="Aufzhlung"/>
              <w:numPr>
                <w:ilvl w:val="0"/>
                <w:numId w:val="0"/>
              </w:numPr>
              <w:jc w:val="center"/>
              <w:rPr>
                <w:b/>
                <w:color w:val="666F7A" w:themeColor="text1"/>
              </w:rPr>
            </w:pPr>
            <w:r w:rsidRPr="00ED4B68">
              <w:rPr>
                <w:b/>
                <w:color w:val="666F7A" w:themeColor="text1"/>
              </w:rPr>
              <w:t>Angaben des Bewerbers</w:t>
            </w:r>
          </w:p>
        </w:tc>
      </w:tr>
      <w:tr w:rsidR="00DB463B" w:rsidRPr="00917330" w14:paraId="620BA7C1" w14:textId="77777777" w:rsidTr="006D705A">
        <w:trPr>
          <w:tblHeader/>
        </w:trPr>
        <w:tc>
          <w:tcPr>
            <w:tcW w:w="8359" w:type="dxa"/>
            <w:gridSpan w:val="2"/>
            <w:tcBorders>
              <w:top w:val="nil"/>
              <w:left w:val="nil"/>
              <w:bottom w:val="nil"/>
              <w:right w:val="nil"/>
            </w:tcBorders>
            <w:shd w:val="clear" w:color="auto" w:fill="BCE4FA" w:themeFill="accent6"/>
          </w:tcPr>
          <w:p w14:paraId="7C491D3B" w14:textId="77777777" w:rsidR="00DB463B" w:rsidRPr="00917330" w:rsidRDefault="00DB463B" w:rsidP="006D705A">
            <w:pPr>
              <w:pStyle w:val="Aufzhlung"/>
              <w:numPr>
                <w:ilvl w:val="0"/>
                <w:numId w:val="0"/>
              </w:numPr>
            </w:pPr>
            <w:r w:rsidRPr="00917330">
              <w:t>Folgende Angaben sind jeweils zu den Referenzprojekten zu machen:</w:t>
            </w:r>
          </w:p>
        </w:tc>
        <w:tc>
          <w:tcPr>
            <w:tcW w:w="855" w:type="dxa"/>
            <w:tcBorders>
              <w:top w:val="nil"/>
              <w:left w:val="nil"/>
              <w:bottom w:val="nil"/>
              <w:right w:val="nil"/>
            </w:tcBorders>
            <w:shd w:val="clear" w:color="auto" w:fill="BCE4FA" w:themeFill="accent6"/>
          </w:tcPr>
          <w:p w14:paraId="1BF35B8B" w14:textId="77777777" w:rsidR="00DB463B" w:rsidRPr="00917330" w:rsidRDefault="00DB463B" w:rsidP="006D705A">
            <w:pPr>
              <w:pStyle w:val="Aufzhlung"/>
              <w:numPr>
                <w:ilvl w:val="0"/>
                <w:numId w:val="0"/>
              </w:numPr>
            </w:pPr>
          </w:p>
        </w:tc>
      </w:tr>
      <w:tr w:rsidR="00DB463B" w:rsidRPr="00917330" w14:paraId="4C5AE3F5" w14:textId="77777777" w:rsidTr="006D705A">
        <w:tc>
          <w:tcPr>
            <w:tcW w:w="4905" w:type="dxa"/>
            <w:tcBorders>
              <w:top w:val="nil"/>
              <w:left w:val="nil"/>
              <w:bottom w:val="single" w:sz="4" w:space="0" w:color="auto"/>
              <w:right w:val="nil"/>
            </w:tcBorders>
          </w:tcPr>
          <w:p w14:paraId="742F8328" w14:textId="77777777" w:rsidR="00DB463B" w:rsidRPr="00917330" w:rsidRDefault="00DB463B" w:rsidP="006D705A">
            <w:pPr>
              <w:pStyle w:val="Aufzhlung"/>
              <w:numPr>
                <w:ilvl w:val="0"/>
                <w:numId w:val="0"/>
              </w:numPr>
            </w:pPr>
            <w:r w:rsidRPr="00917330">
              <w:t xml:space="preserve">Projektbezeichnung </w:t>
            </w:r>
          </w:p>
        </w:tc>
        <w:sdt>
          <w:sdtPr>
            <w:id w:val="893934635"/>
            <w:placeholder>
              <w:docPart w:val="AECB25EC52244B63A63B0E5DD2B782A0"/>
            </w:placeholder>
            <w:showingPlcHdr/>
          </w:sdtPr>
          <w:sdtContent>
            <w:tc>
              <w:tcPr>
                <w:tcW w:w="4309" w:type="dxa"/>
                <w:gridSpan w:val="2"/>
                <w:tcBorders>
                  <w:top w:val="nil"/>
                  <w:left w:val="nil"/>
                  <w:bottom w:val="single" w:sz="4" w:space="0" w:color="auto"/>
                  <w:right w:val="nil"/>
                </w:tcBorders>
              </w:tcPr>
              <w:p w14:paraId="5DC792E3" w14:textId="77777777" w:rsidR="00DB463B" w:rsidRPr="00917330" w:rsidRDefault="00DB463B" w:rsidP="006D705A">
                <w:pPr>
                  <w:pStyle w:val="Aufzhlung"/>
                  <w:numPr>
                    <w:ilvl w:val="0"/>
                    <w:numId w:val="0"/>
                  </w:numPr>
                </w:pPr>
                <w:r w:rsidRPr="00917330">
                  <w:rPr>
                    <w:rStyle w:val="Platzhaltertext"/>
                    <w:highlight w:val="yellow"/>
                  </w:rPr>
                  <w:t>Text eingeben</w:t>
                </w:r>
              </w:p>
            </w:tc>
          </w:sdtContent>
        </w:sdt>
      </w:tr>
      <w:tr w:rsidR="00DB463B" w:rsidRPr="00917330" w14:paraId="64837EED" w14:textId="77777777" w:rsidTr="006D705A">
        <w:tc>
          <w:tcPr>
            <w:tcW w:w="4905" w:type="dxa"/>
            <w:tcBorders>
              <w:left w:val="nil"/>
              <w:bottom w:val="single" w:sz="4" w:space="0" w:color="auto"/>
              <w:right w:val="nil"/>
            </w:tcBorders>
          </w:tcPr>
          <w:p w14:paraId="55E81182" w14:textId="77777777" w:rsidR="00DB463B" w:rsidRPr="00917330" w:rsidRDefault="00DB463B" w:rsidP="006D705A">
            <w:pPr>
              <w:pStyle w:val="Aufzhlung"/>
              <w:numPr>
                <w:ilvl w:val="0"/>
                <w:numId w:val="0"/>
              </w:numPr>
            </w:pPr>
            <w:r w:rsidRPr="00917330">
              <w:t>Referenz</w:t>
            </w:r>
          </w:p>
        </w:tc>
        <w:tc>
          <w:tcPr>
            <w:tcW w:w="4309" w:type="dxa"/>
            <w:gridSpan w:val="2"/>
            <w:tcBorders>
              <w:left w:val="nil"/>
              <w:bottom w:val="single" w:sz="4" w:space="0" w:color="auto"/>
              <w:right w:val="nil"/>
            </w:tcBorders>
          </w:tcPr>
          <w:p w14:paraId="42F48A75" w14:textId="77777777" w:rsidR="00DB463B" w:rsidRPr="00917330" w:rsidRDefault="00000000" w:rsidP="006D705A">
            <w:pPr>
              <w:pStyle w:val="Aufzhlung"/>
              <w:numPr>
                <w:ilvl w:val="0"/>
                <w:numId w:val="0"/>
              </w:numPr>
            </w:pPr>
            <w:sdt>
              <w:sdtPr>
                <w:id w:val="591196288"/>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Bewerbers</w:t>
            </w:r>
          </w:p>
          <w:p w14:paraId="3A70895D" w14:textId="77777777" w:rsidR="00DB463B" w:rsidRPr="00917330" w:rsidRDefault="00000000" w:rsidP="006D705A">
            <w:pPr>
              <w:pStyle w:val="Aufzhlung"/>
              <w:numPr>
                <w:ilvl w:val="0"/>
                <w:numId w:val="0"/>
              </w:numPr>
              <w:jc w:val="left"/>
            </w:pPr>
            <w:sdt>
              <w:sdtPr>
                <w:id w:val="-967662584"/>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Mitglieds der Bewerbergemeinschaft </w:t>
            </w:r>
          </w:p>
          <w:p w14:paraId="0A528CFB" w14:textId="77777777" w:rsidR="00DB463B" w:rsidRPr="00917330" w:rsidRDefault="00DB463B" w:rsidP="006D705A">
            <w:pPr>
              <w:pStyle w:val="Aufzhlung"/>
              <w:numPr>
                <w:ilvl w:val="0"/>
                <w:numId w:val="0"/>
              </w:numPr>
            </w:pPr>
            <w:r w:rsidRPr="00917330">
              <w:t xml:space="preserve">     Name: </w:t>
            </w:r>
            <w:sdt>
              <w:sdtPr>
                <w:id w:val="639318374"/>
                <w:placeholder>
                  <w:docPart w:val="1CCA3241067241139A0F676671E212EA"/>
                </w:placeholder>
                <w:showingPlcHdr/>
              </w:sdtPr>
              <w:sdtContent>
                <w:r w:rsidRPr="00917330">
                  <w:rPr>
                    <w:rStyle w:val="Platzhaltertext"/>
                    <w:highlight w:val="yellow"/>
                  </w:rPr>
                  <w:t>Text eingeben</w:t>
                </w:r>
              </w:sdtContent>
            </w:sdt>
          </w:p>
          <w:p w14:paraId="1BF724A5" w14:textId="77777777" w:rsidR="00DB463B" w:rsidRPr="00917330" w:rsidRDefault="00DB463B" w:rsidP="006D705A">
            <w:pPr>
              <w:pStyle w:val="Aufzhlung"/>
              <w:numPr>
                <w:ilvl w:val="0"/>
                <w:numId w:val="0"/>
              </w:numPr>
            </w:pPr>
            <w:r w:rsidRPr="00917330">
              <w:t xml:space="preserve">     Adresse: </w:t>
            </w:r>
            <w:sdt>
              <w:sdtPr>
                <w:id w:val="1140395078"/>
                <w:placeholder>
                  <w:docPart w:val="BDBD857966B445D28B8A4272C2908121"/>
                </w:placeholder>
                <w:showingPlcHdr/>
              </w:sdtPr>
              <w:sdtContent>
                <w:r w:rsidRPr="00917330">
                  <w:rPr>
                    <w:rStyle w:val="Platzhaltertext"/>
                    <w:highlight w:val="yellow"/>
                  </w:rPr>
                  <w:t>Text eingeben</w:t>
                </w:r>
              </w:sdtContent>
            </w:sdt>
          </w:p>
          <w:p w14:paraId="73458EE7" w14:textId="77777777" w:rsidR="00DB463B" w:rsidRPr="00917330" w:rsidRDefault="00000000" w:rsidP="006D705A">
            <w:pPr>
              <w:pStyle w:val="Aufzhlung"/>
              <w:numPr>
                <w:ilvl w:val="0"/>
                <w:numId w:val="0"/>
              </w:numPr>
            </w:pPr>
            <w:sdt>
              <w:sdtPr>
                <w:id w:val="465860449"/>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Unterauftragnehmers/Dritten</w:t>
            </w:r>
          </w:p>
          <w:p w14:paraId="4E882044" w14:textId="77777777" w:rsidR="00DB463B" w:rsidRPr="00917330" w:rsidRDefault="00DB463B" w:rsidP="006D705A">
            <w:pPr>
              <w:pStyle w:val="Aufzhlung"/>
              <w:numPr>
                <w:ilvl w:val="0"/>
                <w:numId w:val="0"/>
              </w:numPr>
            </w:pPr>
            <w:r w:rsidRPr="00917330">
              <w:t xml:space="preserve">     Name: </w:t>
            </w:r>
            <w:sdt>
              <w:sdtPr>
                <w:id w:val="420065342"/>
                <w:placeholder>
                  <w:docPart w:val="03A08D44380A4656AB6DFF7750BB8F88"/>
                </w:placeholder>
                <w:showingPlcHdr/>
              </w:sdtPr>
              <w:sdtContent>
                <w:r w:rsidRPr="00917330">
                  <w:rPr>
                    <w:rStyle w:val="Platzhaltertext"/>
                    <w:highlight w:val="yellow"/>
                  </w:rPr>
                  <w:t>Text eingeben</w:t>
                </w:r>
              </w:sdtContent>
            </w:sdt>
          </w:p>
          <w:p w14:paraId="574A9D5B" w14:textId="77777777" w:rsidR="00DB463B" w:rsidRPr="00917330" w:rsidRDefault="00DB463B" w:rsidP="006D705A">
            <w:pPr>
              <w:pStyle w:val="Aufzhlung"/>
              <w:numPr>
                <w:ilvl w:val="0"/>
                <w:numId w:val="0"/>
              </w:numPr>
            </w:pPr>
            <w:r w:rsidRPr="00917330">
              <w:t xml:space="preserve">     Adresse: </w:t>
            </w:r>
            <w:sdt>
              <w:sdtPr>
                <w:id w:val="-1394812759"/>
                <w:placeholder>
                  <w:docPart w:val="42C12BE5754B45CD9C291BDD45001D81"/>
                </w:placeholder>
                <w:showingPlcHdr/>
              </w:sdtPr>
              <w:sdtContent>
                <w:r w:rsidRPr="00917330">
                  <w:rPr>
                    <w:rStyle w:val="Platzhaltertext"/>
                    <w:highlight w:val="yellow"/>
                  </w:rPr>
                  <w:t>Text eingeben</w:t>
                </w:r>
              </w:sdtContent>
            </w:sdt>
          </w:p>
        </w:tc>
      </w:tr>
      <w:tr w:rsidR="00DB463B" w:rsidRPr="00917330" w14:paraId="71E5EC27" w14:textId="77777777" w:rsidTr="006D705A">
        <w:tc>
          <w:tcPr>
            <w:tcW w:w="4905" w:type="dxa"/>
            <w:tcBorders>
              <w:left w:val="nil"/>
              <w:bottom w:val="single" w:sz="4" w:space="0" w:color="auto"/>
              <w:right w:val="nil"/>
            </w:tcBorders>
          </w:tcPr>
          <w:p w14:paraId="23A94642" w14:textId="77777777" w:rsidR="00DB463B" w:rsidRPr="00917330" w:rsidRDefault="00DB463B" w:rsidP="006D705A">
            <w:pPr>
              <w:pStyle w:val="Aufzhlung"/>
              <w:numPr>
                <w:ilvl w:val="0"/>
                <w:numId w:val="0"/>
              </w:numPr>
            </w:pPr>
            <w:r w:rsidRPr="00917330">
              <w:t>Auftraggeber des referenzierten Projekts</w:t>
            </w:r>
          </w:p>
        </w:tc>
        <w:tc>
          <w:tcPr>
            <w:tcW w:w="4309" w:type="dxa"/>
            <w:gridSpan w:val="2"/>
            <w:tcBorders>
              <w:left w:val="nil"/>
              <w:bottom w:val="single" w:sz="4" w:space="0" w:color="auto"/>
              <w:right w:val="nil"/>
            </w:tcBorders>
          </w:tcPr>
          <w:p w14:paraId="2FF904A1" w14:textId="77777777" w:rsidR="00DB463B" w:rsidRDefault="00DB463B" w:rsidP="006D705A">
            <w:pPr>
              <w:pStyle w:val="Aufzhlung"/>
              <w:numPr>
                <w:ilvl w:val="0"/>
                <w:numId w:val="0"/>
              </w:numPr>
            </w:pPr>
            <w:r>
              <w:t xml:space="preserve">Name: </w:t>
            </w:r>
            <w:sdt>
              <w:sdtPr>
                <w:id w:val="1009560190"/>
                <w:placeholder>
                  <w:docPart w:val="804BBEECB5D54B2A8CE4758C350542BC"/>
                </w:placeholder>
                <w:showingPlcHdr/>
              </w:sdtPr>
              <w:sdtContent>
                <w:r w:rsidRPr="00917330">
                  <w:rPr>
                    <w:rStyle w:val="Platzhaltertext"/>
                    <w:highlight w:val="yellow"/>
                  </w:rPr>
                  <w:t>Text eingeben</w:t>
                </w:r>
              </w:sdtContent>
            </w:sdt>
          </w:p>
          <w:p w14:paraId="7F33663B" w14:textId="77777777" w:rsidR="00DB463B" w:rsidRPr="00917330" w:rsidRDefault="00DB463B" w:rsidP="006D705A">
            <w:pPr>
              <w:pStyle w:val="Aufzhlung"/>
              <w:numPr>
                <w:ilvl w:val="0"/>
                <w:numId w:val="0"/>
              </w:numPr>
            </w:pPr>
            <w:r>
              <w:t xml:space="preserve">Adresse: </w:t>
            </w:r>
            <w:sdt>
              <w:sdtPr>
                <w:id w:val="43800815"/>
                <w:placeholder>
                  <w:docPart w:val="4EA1148421AD4553977C5DF184523609"/>
                </w:placeholder>
                <w:showingPlcHdr/>
              </w:sdtPr>
              <w:sdtContent>
                <w:r w:rsidRPr="00917330">
                  <w:rPr>
                    <w:rStyle w:val="Platzhaltertext"/>
                    <w:highlight w:val="yellow"/>
                  </w:rPr>
                  <w:t>Text eingeben</w:t>
                </w:r>
              </w:sdtContent>
            </w:sdt>
          </w:p>
        </w:tc>
      </w:tr>
      <w:tr w:rsidR="00DB463B" w:rsidRPr="00917330" w14:paraId="46F3BC73" w14:textId="77777777" w:rsidTr="006D705A">
        <w:tc>
          <w:tcPr>
            <w:tcW w:w="4905" w:type="dxa"/>
            <w:tcBorders>
              <w:top w:val="single" w:sz="4" w:space="0" w:color="auto"/>
              <w:left w:val="nil"/>
              <w:bottom w:val="single" w:sz="4" w:space="0" w:color="auto"/>
              <w:right w:val="nil"/>
            </w:tcBorders>
          </w:tcPr>
          <w:p w14:paraId="1CA184CA" w14:textId="77777777" w:rsidR="00DB463B" w:rsidRPr="00917330" w:rsidRDefault="00DB463B" w:rsidP="006D705A">
            <w:pPr>
              <w:pStyle w:val="Aufzhlung"/>
              <w:numPr>
                <w:ilvl w:val="0"/>
                <w:numId w:val="0"/>
              </w:numPr>
            </w:pPr>
            <w:r w:rsidRPr="00917330">
              <w:t>Ansprechpartner beim Auftraggeber des referenzierten Projekts</w:t>
            </w:r>
          </w:p>
        </w:tc>
        <w:tc>
          <w:tcPr>
            <w:tcW w:w="4309" w:type="dxa"/>
            <w:gridSpan w:val="2"/>
            <w:tcBorders>
              <w:top w:val="single" w:sz="4" w:space="0" w:color="auto"/>
              <w:left w:val="nil"/>
              <w:bottom w:val="single" w:sz="4" w:space="0" w:color="auto"/>
              <w:right w:val="nil"/>
            </w:tcBorders>
          </w:tcPr>
          <w:p w14:paraId="7B6FED28" w14:textId="77777777" w:rsidR="00DB463B" w:rsidRDefault="00DB463B" w:rsidP="006D705A">
            <w:pPr>
              <w:pStyle w:val="Aufzhlung"/>
              <w:numPr>
                <w:ilvl w:val="0"/>
                <w:numId w:val="0"/>
              </w:numPr>
            </w:pPr>
            <w:r>
              <w:t xml:space="preserve">Name: </w:t>
            </w:r>
            <w:sdt>
              <w:sdtPr>
                <w:id w:val="258343103"/>
                <w:placeholder>
                  <w:docPart w:val="C29B845758664B12A5AE1A487235CF80"/>
                </w:placeholder>
                <w:showingPlcHdr/>
              </w:sdtPr>
              <w:sdtContent>
                <w:r w:rsidRPr="00917330">
                  <w:rPr>
                    <w:rStyle w:val="Platzhaltertext"/>
                    <w:highlight w:val="yellow"/>
                  </w:rPr>
                  <w:t>Text eingeben</w:t>
                </w:r>
              </w:sdtContent>
            </w:sdt>
          </w:p>
          <w:p w14:paraId="0FEA0514" w14:textId="77777777" w:rsidR="00DB463B" w:rsidRDefault="00DB463B" w:rsidP="006D705A">
            <w:pPr>
              <w:pStyle w:val="Aufzhlung"/>
              <w:numPr>
                <w:ilvl w:val="0"/>
                <w:numId w:val="0"/>
              </w:numPr>
            </w:pPr>
            <w:r>
              <w:t xml:space="preserve">Telefonnummer: </w:t>
            </w:r>
            <w:sdt>
              <w:sdtPr>
                <w:id w:val="-142505923"/>
                <w:placeholder>
                  <w:docPart w:val="72F5CC9D9D21429E814ADD0DB74146C6"/>
                </w:placeholder>
                <w:showingPlcHdr/>
              </w:sdtPr>
              <w:sdtContent>
                <w:r w:rsidRPr="00917330">
                  <w:rPr>
                    <w:rStyle w:val="Platzhaltertext"/>
                    <w:highlight w:val="yellow"/>
                  </w:rPr>
                  <w:t>Text eingeben</w:t>
                </w:r>
              </w:sdtContent>
            </w:sdt>
          </w:p>
          <w:p w14:paraId="1FD19953" w14:textId="77777777" w:rsidR="00DB463B" w:rsidRPr="00917330" w:rsidRDefault="00DB463B" w:rsidP="006D705A">
            <w:pPr>
              <w:pStyle w:val="Aufzhlung"/>
              <w:numPr>
                <w:ilvl w:val="0"/>
                <w:numId w:val="0"/>
              </w:numPr>
            </w:pPr>
            <w:r>
              <w:t xml:space="preserve">E-Mail: </w:t>
            </w:r>
            <w:sdt>
              <w:sdtPr>
                <w:id w:val="-616302148"/>
                <w:placeholder>
                  <w:docPart w:val="B2673104874849CB8EA5024547F6D297"/>
                </w:placeholder>
                <w:showingPlcHdr/>
              </w:sdtPr>
              <w:sdtContent>
                <w:r w:rsidRPr="00917330">
                  <w:rPr>
                    <w:rStyle w:val="Platzhaltertext"/>
                    <w:highlight w:val="yellow"/>
                  </w:rPr>
                  <w:t>Text eingeben</w:t>
                </w:r>
              </w:sdtContent>
            </w:sdt>
          </w:p>
        </w:tc>
      </w:tr>
      <w:tr w:rsidR="00DB463B" w:rsidRPr="00917330" w14:paraId="6B41B8F5" w14:textId="77777777" w:rsidTr="006D705A">
        <w:tc>
          <w:tcPr>
            <w:tcW w:w="4905" w:type="dxa"/>
            <w:tcBorders>
              <w:left w:val="nil"/>
              <w:bottom w:val="single" w:sz="4" w:space="0" w:color="auto"/>
              <w:right w:val="nil"/>
            </w:tcBorders>
          </w:tcPr>
          <w:p w14:paraId="0F916391" w14:textId="77777777" w:rsidR="00DB463B" w:rsidRDefault="00DB463B" w:rsidP="006D705A">
            <w:pPr>
              <w:pStyle w:val="Aufzhlung"/>
              <w:numPr>
                <w:ilvl w:val="0"/>
                <w:numId w:val="0"/>
              </w:numPr>
            </w:pPr>
            <w:r>
              <w:t xml:space="preserve">Betrifft die Referenz den </w:t>
            </w:r>
            <w:r w:rsidRPr="00D1280C">
              <w:t>Neu- oder Umbau eines komplexen Bauvorhabens. (Ab 3.500 €/m² NUF)</w:t>
            </w:r>
          </w:p>
        </w:tc>
        <w:tc>
          <w:tcPr>
            <w:tcW w:w="4309" w:type="dxa"/>
            <w:gridSpan w:val="2"/>
            <w:tcBorders>
              <w:left w:val="nil"/>
              <w:bottom w:val="single" w:sz="4" w:space="0" w:color="auto"/>
              <w:right w:val="nil"/>
            </w:tcBorders>
          </w:tcPr>
          <w:p w14:paraId="57A578B5" w14:textId="77777777" w:rsidR="00DB463B" w:rsidRDefault="00000000" w:rsidP="006D705A">
            <w:pPr>
              <w:pStyle w:val="Aufzhlung"/>
              <w:numPr>
                <w:ilvl w:val="0"/>
                <w:numId w:val="0"/>
              </w:numPr>
            </w:pPr>
            <w:sdt>
              <w:sdtPr>
                <w:id w:val="25386178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2149917" w14:textId="77777777" w:rsidR="00DB463B" w:rsidRDefault="00000000" w:rsidP="006D705A">
            <w:pPr>
              <w:pStyle w:val="Aufzhlung"/>
              <w:numPr>
                <w:ilvl w:val="0"/>
                <w:numId w:val="0"/>
              </w:numPr>
            </w:pPr>
            <w:sdt>
              <w:sdtPr>
                <w:id w:val="145598446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tc>
      </w:tr>
      <w:tr w:rsidR="00DB463B" w:rsidRPr="00917330" w14:paraId="62DFDED6" w14:textId="77777777" w:rsidTr="006D705A">
        <w:tc>
          <w:tcPr>
            <w:tcW w:w="4905" w:type="dxa"/>
            <w:tcBorders>
              <w:left w:val="nil"/>
              <w:bottom w:val="single" w:sz="4" w:space="0" w:color="auto"/>
              <w:right w:val="nil"/>
            </w:tcBorders>
          </w:tcPr>
          <w:p w14:paraId="53617249" w14:textId="77777777" w:rsidR="00DB463B" w:rsidRDefault="00DB463B" w:rsidP="006D705A">
            <w:pPr>
              <w:pStyle w:val="Aufzhlung"/>
              <w:numPr>
                <w:ilvl w:val="0"/>
                <w:numId w:val="0"/>
              </w:numPr>
            </w:pPr>
            <w:r>
              <w:t xml:space="preserve">Betrifft das Referenzprojekt eine Baumaßnahme mit einer Nutzungsfläche (NUF 1-7 [in </w:t>
            </w:r>
            <w:r w:rsidRPr="00F86493">
              <w:t>m²</w:t>
            </w:r>
            <w:r>
              <w:t xml:space="preserve">]) mindestens 20.000 m² bzw. 10.000 </w:t>
            </w:r>
            <w:r w:rsidRPr="008346AC">
              <w:t>m²</w:t>
            </w:r>
            <w:r>
              <w:t>?</w:t>
            </w:r>
          </w:p>
          <w:p w14:paraId="5C6A3ED9"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72F9ECFC" w14:textId="77777777" w:rsidR="00DB463B" w:rsidRDefault="00000000" w:rsidP="006D705A">
            <w:pPr>
              <w:pStyle w:val="Aufzhlung"/>
              <w:numPr>
                <w:ilvl w:val="0"/>
                <w:numId w:val="0"/>
              </w:numPr>
            </w:pPr>
            <w:sdt>
              <w:sdtPr>
                <w:id w:val="11796619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9057DCC" w14:textId="77777777" w:rsidR="00DB463B" w:rsidRDefault="00000000" w:rsidP="006D705A">
            <w:pPr>
              <w:pStyle w:val="Aufzhlung"/>
              <w:numPr>
                <w:ilvl w:val="0"/>
                <w:numId w:val="0"/>
              </w:numPr>
            </w:pPr>
            <w:sdt>
              <w:sdtPr>
                <w:id w:val="-174509049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62B7FDDC" w14:textId="77777777" w:rsidR="00DB463B" w:rsidRDefault="00DB463B" w:rsidP="006D705A">
            <w:pPr>
              <w:pStyle w:val="Aufzhlung"/>
              <w:numPr>
                <w:ilvl w:val="0"/>
                <w:numId w:val="0"/>
              </w:numPr>
            </w:pPr>
            <w:r>
              <w:t>Angabe der NUF 1-7:</w:t>
            </w:r>
          </w:p>
          <w:sdt>
            <w:sdtPr>
              <w:id w:val="-786971198"/>
              <w:placeholder>
                <w:docPart w:val="BB3A392A86644636AC72A469293416C9"/>
              </w:placeholder>
              <w:showingPlcHdr/>
            </w:sdtPr>
            <w:sdtContent>
              <w:p w14:paraId="4792B969" w14:textId="77777777" w:rsidR="00DB463B" w:rsidRDefault="00DB463B" w:rsidP="006D705A">
                <w:pPr>
                  <w:pStyle w:val="Aufzhlung"/>
                  <w:numPr>
                    <w:ilvl w:val="0"/>
                    <w:numId w:val="0"/>
                  </w:numPr>
                </w:pPr>
                <w:r w:rsidRPr="00917330">
                  <w:rPr>
                    <w:rStyle w:val="Platzhaltertext"/>
                    <w:highlight w:val="yellow"/>
                  </w:rPr>
                  <w:t>Text eingeben</w:t>
                </w:r>
              </w:p>
            </w:sdtContent>
          </w:sdt>
        </w:tc>
      </w:tr>
      <w:tr w:rsidR="00DB463B" w:rsidRPr="00917330" w14:paraId="132998B4" w14:textId="77777777" w:rsidTr="006D705A">
        <w:tc>
          <w:tcPr>
            <w:tcW w:w="4905" w:type="dxa"/>
            <w:tcBorders>
              <w:left w:val="nil"/>
              <w:bottom w:val="single" w:sz="4" w:space="0" w:color="auto"/>
              <w:right w:val="nil"/>
            </w:tcBorders>
          </w:tcPr>
          <w:p w14:paraId="4174B4F3" w14:textId="77777777" w:rsidR="00DB463B" w:rsidRDefault="00DB463B" w:rsidP="006D705A">
            <w:pPr>
              <w:pStyle w:val="Aufzhlung"/>
              <w:numPr>
                <w:ilvl w:val="0"/>
                <w:numId w:val="0"/>
              </w:numPr>
            </w:pPr>
            <w:r>
              <w:t>Betrifft das Referenzprojekt eine Baumaßnahme mit Gesamtbaukosten nach DIN 276 Kostengruppen 200 – 600 in Höhe von insgesamt mindestens netto 70 Mio. Euro bzw. 35 Mio. Euro?</w:t>
            </w:r>
          </w:p>
          <w:p w14:paraId="354E95C3" w14:textId="77777777" w:rsidR="00DB463B" w:rsidRDefault="00DB463B" w:rsidP="006D705A">
            <w:pPr>
              <w:pStyle w:val="Aufzhlung"/>
              <w:numPr>
                <w:ilvl w:val="0"/>
                <w:numId w:val="0"/>
              </w:numPr>
            </w:pPr>
          </w:p>
          <w:p w14:paraId="22D41842"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3DB35B37" w14:textId="77777777" w:rsidR="00DB463B" w:rsidRDefault="00000000" w:rsidP="006D705A">
            <w:pPr>
              <w:pStyle w:val="Aufzhlung"/>
              <w:numPr>
                <w:ilvl w:val="0"/>
                <w:numId w:val="0"/>
              </w:numPr>
            </w:pPr>
            <w:sdt>
              <w:sdtPr>
                <w:id w:val="487979048"/>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4BF3283" w14:textId="77777777" w:rsidR="00DB463B" w:rsidRDefault="00000000" w:rsidP="006D705A">
            <w:pPr>
              <w:pStyle w:val="Aufzhlung"/>
              <w:numPr>
                <w:ilvl w:val="0"/>
                <w:numId w:val="0"/>
              </w:numPr>
            </w:pPr>
            <w:sdt>
              <w:sdtPr>
                <w:id w:val="-176945396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560183C9" w14:textId="77777777" w:rsidR="00DB463B" w:rsidRDefault="00DB463B" w:rsidP="006D705A">
            <w:pPr>
              <w:pStyle w:val="Aufzhlung"/>
              <w:numPr>
                <w:ilvl w:val="0"/>
                <w:numId w:val="0"/>
              </w:numPr>
            </w:pPr>
            <w:r>
              <w:t xml:space="preserve">Höhe der Gesamtbaukosten nach DIN 276 Kostengruppen 200 - 600 netto: </w:t>
            </w:r>
            <w:sdt>
              <w:sdtPr>
                <w:id w:val="1806735643"/>
                <w:placeholder>
                  <w:docPart w:val="F1C19F5CB6B24DFDB0F3F96FD313234B"/>
                </w:placeholder>
                <w:showingPlcHdr/>
              </w:sdtPr>
              <w:sdtContent>
                <w:r w:rsidRPr="00917330">
                  <w:rPr>
                    <w:rStyle w:val="Platzhaltertext"/>
                    <w:highlight w:val="yellow"/>
                  </w:rPr>
                  <w:t>Text eingeben</w:t>
                </w:r>
              </w:sdtContent>
            </w:sdt>
          </w:p>
        </w:tc>
      </w:tr>
      <w:tr w:rsidR="00DB463B" w:rsidRPr="00917330" w14:paraId="23268AA3" w14:textId="77777777" w:rsidTr="006D705A">
        <w:tc>
          <w:tcPr>
            <w:tcW w:w="4905" w:type="dxa"/>
            <w:tcBorders>
              <w:left w:val="nil"/>
              <w:bottom w:val="single" w:sz="4" w:space="0" w:color="auto"/>
              <w:right w:val="nil"/>
            </w:tcBorders>
          </w:tcPr>
          <w:p w14:paraId="3DD3ED55" w14:textId="542A30CB" w:rsidR="00DB463B" w:rsidRDefault="00DB463B" w:rsidP="006D705A">
            <w:pPr>
              <w:pStyle w:val="Aufzhlung"/>
              <w:numPr>
                <w:ilvl w:val="0"/>
                <w:numId w:val="0"/>
              </w:numPr>
            </w:pPr>
            <w:r>
              <w:t xml:space="preserve">Sind im Referenzprojekt mindestens die Projektstufen 2 AHO </w:t>
            </w:r>
            <w:r w:rsidRPr="00AF3D52">
              <w:t>analog zu LPH 2-5 HOAI</w:t>
            </w:r>
            <w:r>
              <w:t xml:space="preserve"> abgeschlossen </w:t>
            </w:r>
            <w:r w:rsidRPr="00691EBC">
              <w:t>(jedoch nicht vor 01.0</w:t>
            </w:r>
            <w:r w:rsidR="003E6958">
              <w:t>1</w:t>
            </w:r>
            <w:r w:rsidRPr="00691EBC">
              <w:t>.201</w:t>
            </w:r>
            <w:r w:rsidR="003E6958">
              <w:t>6</w:t>
            </w:r>
            <w:r w:rsidRPr="00691EBC">
              <w:t>)</w:t>
            </w:r>
            <w:r>
              <w:t>?</w:t>
            </w:r>
          </w:p>
        </w:tc>
        <w:tc>
          <w:tcPr>
            <w:tcW w:w="4309" w:type="dxa"/>
            <w:gridSpan w:val="2"/>
            <w:tcBorders>
              <w:left w:val="nil"/>
              <w:bottom w:val="single" w:sz="4" w:space="0" w:color="auto"/>
              <w:right w:val="nil"/>
            </w:tcBorders>
          </w:tcPr>
          <w:p w14:paraId="0644BBB6" w14:textId="77777777" w:rsidR="00DB463B" w:rsidRDefault="00000000" w:rsidP="006D705A">
            <w:pPr>
              <w:pStyle w:val="Aufzhlung"/>
              <w:numPr>
                <w:ilvl w:val="0"/>
                <w:numId w:val="0"/>
              </w:numPr>
            </w:pPr>
            <w:sdt>
              <w:sdtPr>
                <w:id w:val="-20371843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15E1E2D4" w14:textId="77777777" w:rsidR="00DB463B" w:rsidRDefault="00000000" w:rsidP="006D705A">
            <w:pPr>
              <w:pStyle w:val="Aufzhlung"/>
              <w:numPr>
                <w:ilvl w:val="0"/>
                <w:numId w:val="0"/>
              </w:numPr>
            </w:pPr>
            <w:sdt>
              <w:sdtPr>
                <w:id w:val="-131617999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5C78ADA" w14:textId="77777777" w:rsidR="00DB463B" w:rsidRDefault="00DB463B" w:rsidP="006D705A">
            <w:pPr>
              <w:pStyle w:val="Aufzhlung"/>
              <w:numPr>
                <w:ilvl w:val="0"/>
                <w:numId w:val="0"/>
              </w:numPr>
            </w:pPr>
            <w:r>
              <w:lastRenderedPageBreak/>
              <w:t xml:space="preserve">Projektstatus / Datum: </w:t>
            </w:r>
            <w:sdt>
              <w:sdtPr>
                <w:id w:val="1812680136"/>
                <w:placeholder>
                  <w:docPart w:val="4E6E5657B06E4B4A83EF3020483EF302"/>
                </w:placeholder>
                <w:showingPlcHdr/>
              </w:sdtPr>
              <w:sdtContent>
                <w:r w:rsidRPr="00917330">
                  <w:rPr>
                    <w:rStyle w:val="Platzhaltertext"/>
                    <w:highlight w:val="yellow"/>
                  </w:rPr>
                  <w:t>Text eingeben</w:t>
                </w:r>
              </w:sdtContent>
            </w:sdt>
          </w:p>
        </w:tc>
      </w:tr>
      <w:tr w:rsidR="00DB463B" w:rsidRPr="00917330" w14:paraId="6C883DDF" w14:textId="77777777" w:rsidTr="006D705A">
        <w:tc>
          <w:tcPr>
            <w:tcW w:w="4905" w:type="dxa"/>
            <w:tcBorders>
              <w:left w:val="nil"/>
              <w:bottom w:val="single" w:sz="4" w:space="0" w:color="auto"/>
              <w:right w:val="nil"/>
            </w:tcBorders>
          </w:tcPr>
          <w:p w14:paraId="18A166F5" w14:textId="7D3A759B" w:rsidR="00DB463B" w:rsidRDefault="00DB463B" w:rsidP="006D705A">
            <w:pPr>
              <w:pStyle w:val="Aufzhlung"/>
              <w:numPr>
                <w:ilvl w:val="0"/>
                <w:numId w:val="0"/>
              </w:numPr>
            </w:pPr>
            <w:r>
              <w:lastRenderedPageBreak/>
              <w:t xml:space="preserve">Umfasst das Referenzprojekt Leistungen für das </w:t>
            </w:r>
            <w:r w:rsidRPr="00EF40B0">
              <w:t xml:space="preserve">BIM-Management vergleichbar mit AHO Nr. 9; Kap. </w:t>
            </w:r>
            <w:r w:rsidR="003E6958">
              <w:t>5, F13</w:t>
            </w:r>
            <w:r w:rsidR="003E6958" w:rsidRPr="00EF40B0">
              <w:t xml:space="preserve"> </w:t>
            </w:r>
            <w:r w:rsidRPr="00EF40B0">
              <w:t>BIM-Management</w:t>
            </w:r>
            <w:r>
              <w:t>?</w:t>
            </w:r>
          </w:p>
        </w:tc>
        <w:tc>
          <w:tcPr>
            <w:tcW w:w="4309" w:type="dxa"/>
            <w:gridSpan w:val="2"/>
            <w:tcBorders>
              <w:left w:val="nil"/>
              <w:bottom w:val="single" w:sz="4" w:space="0" w:color="auto"/>
              <w:right w:val="nil"/>
            </w:tcBorders>
          </w:tcPr>
          <w:p w14:paraId="02F79362" w14:textId="77777777" w:rsidR="00DB463B" w:rsidRDefault="00000000" w:rsidP="006D705A">
            <w:pPr>
              <w:pStyle w:val="Aufzhlung"/>
              <w:numPr>
                <w:ilvl w:val="0"/>
                <w:numId w:val="0"/>
              </w:numPr>
            </w:pPr>
            <w:sdt>
              <w:sdtPr>
                <w:id w:val="110499333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6EDDC9ED" w14:textId="77777777" w:rsidR="00DB463B" w:rsidRDefault="00000000" w:rsidP="006D705A">
            <w:pPr>
              <w:pStyle w:val="Aufzhlung"/>
              <w:numPr>
                <w:ilvl w:val="0"/>
                <w:numId w:val="0"/>
              </w:numPr>
            </w:pPr>
            <w:sdt>
              <w:sdtPr>
                <w:id w:val="-73585645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4D987333" w14:textId="77777777" w:rsidR="00DB463B" w:rsidRDefault="00DB463B" w:rsidP="006D705A">
            <w:pPr>
              <w:pStyle w:val="Aufzhlung"/>
              <w:numPr>
                <w:ilvl w:val="0"/>
                <w:numId w:val="0"/>
              </w:numPr>
            </w:pPr>
          </w:p>
        </w:tc>
      </w:tr>
      <w:tr w:rsidR="00DB463B" w:rsidRPr="00917330" w14:paraId="2CFFB2CB" w14:textId="77777777" w:rsidTr="006D705A">
        <w:tc>
          <w:tcPr>
            <w:tcW w:w="4905" w:type="dxa"/>
            <w:tcBorders>
              <w:left w:val="nil"/>
              <w:bottom w:val="single" w:sz="4" w:space="0" w:color="auto"/>
              <w:right w:val="nil"/>
            </w:tcBorders>
          </w:tcPr>
          <w:p w14:paraId="41BA85C1" w14:textId="77777777" w:rsidR="00DB463B" w:rsidRDefault="00DB463B" w:rsidP="006D705A">
            <w:pPr>
              <w:pStyle w:val="Aufzhlung"/>
              <w:numPr>
                <w:ilvl w:val="0"/>
                <w:numId w:val="0"/>
              </w:numPr>
            </w:pPr>
            <w:r>
              <w:t xml:space="preserve">Befindet sich der Projektort innerhalb der EU </w:t>
            </w:r>
          </w:p>
        </w:tc>
        <w:tc>
          <w:tcPr>
            <w:tcW w:w="4309" w:type="dxa"/>
            <w:gridSpan w:val="2"/>
            <w:tcBorders>
              <w:left w:val="nil"/>
              <w:bottom w:val="single" w:sz="4" w:space="0" w:color="auto"/>
              <w:right w:val="nil"/>
            </w:tcBorders>
          </w:tcPr>
          <w:p w14:paraId="2BAA0CC3" w14:textId="77777777" w:rsidR="00DB463B" w:rsidRDefault="00000000" w:rsidP="006D705A">
            <w:pPr>
              <w:pStyle w:val="Aufzhlung"/>
              <w:numPr>
                <w:ilvl w:val="0"/>
                <w:numId w:val="0"/>
              </w:numPr>
            </w:pPr>
            <w:sdt>
              <w:sdtPr>
                <w:id w:val="-179728719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5B871E7" w14:textId="77777777" w:rsidR="00DB463B" w:rsidRDefault="00000000" w:rsidP="006D705A">
            <w:pPr>
              <w:pStyle w:val="Aufzhlung"/>
              <w:numPr>
                <w:ilvl w:val="0"/>
                <w:numId w:val="0"/>
              </w:numPr>
            </w:pPr>
            <w:sdt>
              <w:sdtPr>
                <w:id w:val="80589032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7FF67551" w14:textId="77777777" w:rsidR="00DB463B" w:rsidRDefault="00DB463B" w:rsidP="006D705A">
            <w:pPr>
              <w:pStyle w:val="Aufzhlung"/>
              <w:numPr>
                <w:ilvl w:val="0"/>
                <w:numId w:val="0"/>
              </w:numPr>
            </w:pPr>
            <w:r>
              <w:t xml:space="preserve">Ort: </w:t>
            </w:r>
            <w:sdt>
              <w:sdtPr>
                <w:id w:val="-965282665"/>
                <w:placeholder>
                  <w:docPart w:val="EEFE597508A54D8DB81E59EB8A583201"/>
                </w:placeholder>
                <w:showingPlcHdr/>
              </w:sdtPr>
              <w:sdtContent>
                <w:r w:rsidRPr="00917330">
                  <w:rPr>
                    <w:rStyle w:val="Platzhaltertext"/>
                    <w:highlight w:val="yellow"/>
                  </w:rPr>
                  <w:t>Text eingeben</w:t>
                </w:r>
              </w:sdtContent>
            </w:sdt>
          </w:p>
        </w:tc>
      </w:tr>
      <w:tr w:rsidR="00DB463B" w:rsidRPr="00917330" w14:paraId="736B2294" w14:textId="77777777" w:rsidTr="006D705A">
        <w:tc>
          <w:tcPr>
            <w:tcW w:w="4905" w:type="dxa"/>
            <w:tcBorders>
              <w:left w:val="nil"/>
              <w:bottom w:val="single" w:sz="4" w:space="0" w:color="auto"/>
              <w:right w:val="nil"/>
            </w:tcBorders>
          </w:tcPr>
          <w:p w14:paraId="687ACDB7" w14:textId="48C06106" w:rsidR="00DB463B" w:rsidRDefault="00DB463B" w:rsidP="006D705A">
            <w:pPr>
              <w:pStyle w:val="Aufzhlung"/>
              <w:numPr>
                <w:ilvl w:val="0"/>
                <w:numId w:val="0"/>
              </w:numPr>
            </w:pPr>
            <w:r>
              <w:t>Allgemeine Beschreibung des Referenzprojekts (mit Angaben zu Projektspezifikationen gemäß „A</w:t>
            </w:r>
            <w:r w:rsidR="004062F3">
              <w:t>04</w:t>
            </w:r>
            <w:r>
              <w:t>_</w:t>
            </w:r>
            <w:proofErr w:type="gramStart"/>
            <w:r>
              <w:t xml:space="preserve">TNW </w:t>
            </w:r>
            <w:r w:rsidR="004062F3">
              <w:t>Teilnahme</w:t>
            </w:r>
            <w:r>
              <w:t>matrix</w:t>
            </w:r>
            <w:proofErr w:type="gramEnd"/>
            <w:r>
              <w:t>“)</w:t>
            </w:r>
          </w:p>
        </w:tc>
        <w:tc>
          <w:tcPr>
            <w:tcW w:w="4309" w:type="dxa"/>
            <w:gridSpan w:val="2"/>
            <w:tcBorders>
              <w:left w:val="nil"/>
              <w:bottom w:val="single" w:sz="4" w:space="0" w:color="auto"/>
              <w:right w:val="nil"/>
            </w:tcBorders>
          </w:tcPr>
          <w:p w14:paraId="4A32D99E" w14:textId="77777777" w:rsidR="00DB463B" w:rsidRDefault="00DB463B" w:rsidP="00DB463B">
            <w:pPr>
              <w:pStyle w:val="Aufzhlung"/>
              <w:numPr>
                <w:ilvl w:val="0"/>
                <w:numId w:val="18"/>
              </w:numPr>
              <w:ind w:left="232" w:hanging="232"/>
            </w:pPr>
            <w:r>
              <w:t xml:space="preserve">Anzahl BIM-Anwendungsfälle: </w:t>
            </w:r>
            <w:sdt>
              <w:sdtPr>
                <w:id w:val="-1501574510"/>
                <w:placeholder>
                  <w:docPart w:val="B3782CC0B7664FBFBE14C5FE52405905"/>
                </w:placeholder>
                <w:showingPlcHdr/>
                <w:text/>
              </w:sdtPr>
              <w:sdtContent>
                <w:r w:rsidRPr="00AE076D">
                  <w:rPr>
                    <w:rStyle w:val="Platzhaltertext"/>
                    <w:highlight w:val="yellow"/>
                  </w:rPr>
                  <w:t>Anzahl</w:t>
                </w:r>
              </w:sdtContent>
            </w:sdt>
          </w:p>
          <w:p w14:paraId="1BD37112" w14:textId="77777777" w:rsidR="00DB463B" w:rsidRDefault="00DB463B" w:rsidP="00DB463B">
            <w:pPr>
              <w:pStyle w:val="Aufzhlung"/>
              <w:numPr>
                <w:ilvl w:val="0"/>
                <w:numId w:val="18"/>
              </w:numPr>
              <w:ind w:left="232" w:hanging="232"/>
            </w:pPr>
            <w:r>
              <w:t>Erstellung AIA</w:t>
            </w:r>
          </w:p>
          <w:p w14:paraId="19A57DE2" w14:textId="77777777" w:rsidR="00DB463B" w:rsidRDefault="00000000" w:rsidP="006D705A">
            <w:pPr>
              <w:pStyle w:val="Aufzhlung"/>
              <w:numPr>
                <w:ilvl w:val="0"/>
                <w:numId w:val="0"/>
              </w:numPr>
            </w:pPr>
            <w:sdt>
              <w:sdtPr>
                <w:id w:val="-115012674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CDAFF5F" w14:textId="77777777" w:rsidR="00DB463B" w:rsidRDefault="00000000" w:rsidP="006D705A">
            <w:pPr>
              <w:pStyle w:val="Aufzhlung"/>
              <w:numPr>
                <w:ilvl w:val="0"/>
                <w:numId w:val="0"/>
              </w:numPr>
            </w:pPr>
            <w:sdt>
              <w:sdtPr>
                <w:id w:val="179287018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7883C928" w14:textId="77777777" w:rsidR="00DB463B" w:rsidRDefault="00DB463B" w:rsidP="00DB463B">
            <w:pPr>
              <w:pStyle w:val="Aufzhlung"/>
              <w:numPr>
                <w:ilvl w:val="0"/>
                <w:numId w:val="18"/>
              </w:numPr>
              <w:ind w:left="232" w:hanging="232"/>
              <w:jc w:val="left"/>
            </w:pPr>
            <w:r>
              <w:t>Mitwirkung an der Erstellung der BIM BVB</w:t>
            </w:r>
          </w:p>
          <w:p w14:paraId="72C9083A" w14:textId="77777777" w:rsidR="00DB463B" w:rsidRDefault="00000000" w:rsidP="006D705A">
            <w:pPr>
              <w:pStyle w:val="Aufzhlung"/>
              <w:numPr>
                <w:ilvl w:val="0"/>
                <w:numId w:val="0"/>
              </w:numPr>
            </w:pPr>
            <w:sdt>
              <w:sdtPr>
                <w:id w:val="-58606739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54D8D49" w14:textId="77777777" w:rsidR="00DB463B" w:rsidRDefault="00000000" w:rsidP="006D705A">
            <w:pPr>
              <w:pStyle w:val="Aufzhlung"/>
              <w:numPr>
                <w:ilvl w:val="0"/>
                <w:numId w:val="0"/>
              </w:numPr>
            </w:pPr>
            <w:sdt>
              <w:sdtPr>
                <w:id w:val="54949817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2B31F8DF" w14:textId="77777777" w:rsidR="00DB463B" w:rsidRDefault="00DB463B" w:rsidP="00DB463B">
            <w:pPr>
              <w:pStyle w:val="Aufzhlung"/>
              <w:numPr>
                <w:ilvl w:val="0"/>
                <w:numId w:val="18"/>
              </w:numPr>
              <w:ind w:left="232" w:hanging="232"/>
              <w:jc w:val="left"/>
            </w:pPr>
            <w:r w:rsidRPr="005266D3">
              <w:t>Erstellung des BIM-Ablaufplanes / oder eines projektspezifischen BIM-Muster BAP</w:t>
            </w:r>
          </w:p>
          <w:p w14:paraId="37254433" w14:textId="77777777" w:rsidR="00DB463B" w:rsidRDefault="00000000" w:rsidP="006D705A">
            <w:pPr>
              <w:pStyle w:val="Aufzhlung"/>
              <w:numPr>
                <w:ilvl w:val="0"/>
                <w:numId w:val="0"/>
              </w:numPr>
            </w:pPr>
            <w:sdt>
              <w:sdtPr>
                <w:id w:val="189823548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BB6336B" w14:textId="77777777" w:rsidR="00DB463B" w:rsidRDefault="00000000" w:rsidP="006D705A">
            <w:pPr>
              <w:pStyle w:val="Aufzhlung"/>
              <w:numPr>
                <w:ilvl w:val="0"/>
                <w:numId w:val="0"/>
              </w:numPr>
            </w:pPr>
            <w:sdt>
              <w:sdtPr>
                <w:id w:val="-135495925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07DF5003" w14:textId="77777777" w:rsidR="00DB463B" w:rsidRDefault="00DB463B" w:rsidP="006D705A">
            <w:pPr>
              <w:pStyle w:val="Aufzhlung"/>
              <w:numPr>
                <w:ilvl w:val="0"/>
                <w:numId w:val="0"/>
              </w:numPr>
              <w:ind w:left="720" w:hanging="360"/>
              <w:jc w:val="left"/>
            </w:pPr>
          </w:p>
          <w:p w14:paraId="1D0D4926" w14:textId="77777777" w:rsidR="00DB463B" w:rsidRDefault="00DB463B" w:rsidP="00DB463B">
            <w:pPr>
              <w:pStyle w:val="Aufzhlung"/>
              <w:numPr>
                <w:ilvl w:val="0"/>
                <w:numId w:val="18"/>
              </w:numPr>
              <w:ind w:left="232" w:hanging="232"/>
              <w:jc w:val="left"/>
            </w:pPr>
            <w:r>
              <w:t>BIM-Management in der Bedarfsplanung /BIM-Aufbauphase (bis einschl. LPH 8 HOAI)</w:t>
            </w:r>
          </w:p>
          <w:p w14:paraId="21BC0A47" w14:textId="77777777" w:rsidR="00DB463B" w:rsidRDefault="00000000" w:rsidP="006D705A">
            <w:pPr>
              <w:pStyle w:val="Aufzhlung"/>
              <w:numPr>
                <w:ilvl w:val="0"/>
                <w:numId w:val="0"/>
              </w:numPr>
            </w:pPr>
            <w:sdt>
              <w:sdtPr>
                <w:id w:val="-38510888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5E3069B" w14:textId="77777777" w:rsidR="00DB463B" w:rsidRDefault="00000000" w:rsidP="006D705A">
            <w:pPr>
              <w:pStyle w:val="Aufzhlung"/>
              <w:numPr>
                <w:ilvl w:val="0"/>
                <w:numId w:val="0"/>
              </w:numPr>
            </w:pPr>
            <w:sdt>
              <w:sdtPr>
                <w:id w:val="-174502251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18146B8" w14:textId="77777777" w:rsidR="00DB463B" w:rsidRDefault="00DB463B" w:rsidP="00DB463B">
            <w:pPr>
              <w:pStyle w:val="Aufzhlung"/>
              <w:numPr>
                <w:ilvl w:val="0"/>
                <w:numId w:val="18"/>
              </w:numPr>
              <w:ind w:left="232" w:hanging="232"/>
              <w:jc w:val="left"/>
            </w:pPr>
            <w:r w:rsidRPr="00E31126">
              <w:t>BIM-Management in der Planungsphase (LPH 2 - 5 HOAI), mindestens 3 von 4 Leistungsphasen.</w:t>
            </w:r>
          </w:p>
          <w:p w14:paraId="4782D596" w14:textId="77777777" w:rsidR="00DB463B" w:rsidRDefault="00000000" w:rsidP="006D705A">
            <w:pPr>
              <w:pStyle w:val="Aufzhlung"/>
              <w:numPr>
                <w:ilvl w:val="0"/>
                <w:numId w:val="0"/>
              </w:numPr>
            </w:pPr>
            <w:sdt>
              <w:sdtPr>
                <w:id w:val="190864997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148C60B" w14:textId="77777777" w:rsidR="00DB463B" w:rsidRDefault="00000000" w:rsidP="006D705A">
            <w:pPr>
              <w:pStyle w:val="Aufzhlung"/>
              <w:numPr>
                <w:ilvl w:val="0"/>
                <w:numId w:val="0"/>
              </w:numPr>
            </w:pPr>
            <w:sdt>
              <w:sdtPr>
                <w:id w:val="-115205317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5FE252B6" w14:textId="77777777" w:rsidR="00DB463B" w:rsidRDefault="00DB463B" w:rsidP="00DB463B">
            <w:pPr>
              <w:pStyle w:val="Aufzhlung"/>
              <w:numPr>
                <w:ilvl w:val="0"/>
                <w:numId w:val="18"/>
              </w:numPr>
              <w:ind w:left="232" w:hanging="232"/>
              <w:jc w:val="left"/>
            </w:pPr>
            <w:r w:rsidRPr="00E31126">
              <w:t>BIM-Management während der Ausschreibung und Vergabe (LPH 6 und 7 HOAI)</w:t>
            </w:r>
          </w:p>
          <w:p w14:paraId="088BEB3C" w14:textId="77777777" w:rsidR="00DB463B" w:rsidRDefault="00000000" w:rsidP="006D705A">
            <w:pPr>
              <w:pStyle w:val="Aufzhlung"/>
              <w:numPr>
                <w:ilvl w:val="0"/>
                <w:numId w:val="0"/>
              </w:numPr>
            </w:pPr>
            <w:sdt>
              <w:sdtPr>
                <w:id w:val="167761465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ACC16F0" w14:textId="77777777" w:rsidR="00DB463B" w:rsidRDefault="00000000" w:rsidP="006D705A">
            <w:pPr>
              <w:pStyle w:val="Aufzhlung"/>
              <w:numPr>
                <w:ilvl w:val="0"/>
                <w:numId w:val="0"/>
              </w:numPr>
            </w:pPr>
            <w:sdt>
              <w:sdtPr>
                <w:id w:val="109289534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0298F398" w14:textId="77777777" w:rsidR="00DB463B" w:rsidRDefault="00DB463B" w:rsidP="00DB463B">
            <w:pPr>
              <w:pStyle w:val="Aufzhlung"/>
              <w:numPr>
                <w:ilvl w:val="0"/>
                <w:numId w:val="18"/>
              </w:numPr>
              <w:ind w:left="232" w:hanging="232"/>
              <w:jc w:val="left"/>
            </w:pPr>
            <w:r w:rsidRPr="00D86924">
              <w:t>BIM-Management in der Ausführungsphase (LPH 8 HOAI)</w:t>
            </w:r>
          </w:p>
          <w:p w14:paraId="40C5D22E" w14:textId="77777777" w:rsidR="00DB463B" w:rsidRDefault="00000000" w:rsidP="006D705A">
            <w:pPr>
              <w:pStyle w:val="Aufzhlung"/>
              <w:numPr>
                <w:ilvl w:val="0"/>
                <w:numId w:val="0"/>
              </w:numPr>
            </w:pPr>
            <w:sdt>
              <w:sdtPr>
                <w:id w:val="183972090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001CFEE4" w14:textId="77777777" w:rsidR="00DB463B" w:rsidRDefault="00000000" w:rsidP="006D705A">
            <w:pPr>
              <w:pStyle w:val="Aufzhlung"/>
              <w:numPr>
                <w:ilvl w:val="0"/>
                <w:numId w:val="0"/>
              </w:numPr>
            </w:pPr>
            <w:sdt>
              <w:sdtPr>
                <w:id w:val="73945511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tc>
      </w:tr>
      <w:tr w:rsidR="00DB463B" w:rsidRPr="00917330" w14:paraId="01CDAFAA" w14:textId="77777777" w:rsidTr="006D705A">
        <w:tc>
          <w:tcPr>
            <w:tcW w:w="4905" w:type="dxa"/>
            <w:tcBorders>
              <w:top w:val="single" w:sz="4" w:space="0" w:color="auto"/>
              <w:left w:val="nil"/>
              <w:bottom w:val="single" w:sz="4" w:space="0" w:color="auto"/>
              <w:right w:val="nil"/>
            </w:tcBorders>
          </w:tcPr>
          <w:p w14:paraId="701A78FB" w14:textId="77777777" w:rsidR="00DB463B" w:rsidRDefault="00DB463B" w:rsidP="006D705A">
            <w:pPr>
              <w:pStyle w:val="Aufzhlung"/>
              <w:numPr>
                <w:ilvl w:val="0"/>
                <w:numId w:val="0"/>
              </w:numPr>
            </w:pPr>
            <w:r>
              <w:lastRenderedPageBreak/>
              <w:t xml:space="preserve">Anzahl der eingereichten Referenzen mit mindestens </w:t>
            </w:r>
          </w:p>
          <w:p w14:paraId="42A02F18" w14:textId="77777777" w:rsidR="00DB463B" w:rsidRDefault="00DB463B" w:rsidP="006D705A">
            <w:pPr>
              <w:pStyle w:val="Aufzhlung"/>
              <w:numPr>
                <w:ilvl w:val="0"/>
                <w:numId w:val="0"/>
              </w:numPr>
            </w:pPr>
            <w:r>
              <w:t>&gt; 5.000 m² Nutzfläche, &gt; 17,5 Mio. EUR netto Gesamtbaukosten KG 200-600 und Leistungsbild "BIM-Management" (LPH 2 - 5 HOAI) beauftragt.</w:t>
            </w:r>
          </w:p>
        </w:tc>
        <w:tc>
          <w:tcPr>
            <w:tcW w:w="4309" w:type="dxa"/>
            <w:gridSpan w:val="2"/>
            <w:tcBorders>
              <w:top w:val="single" w:sz="4" w:space="0" w:color="auto"/>
              <w:left w:val="nil"/>
              <w:bottom w:val="single" w:sz="4" w:space="0" w:color="auto"/>
              <w:right w:val="nil"/>
            </w:tcBorders>
          </w:tcPr>
          <w:p w14:paraId="163B7394" w14:textId="77777777" w:rsidR="00DB463B" w:rsidRDefault="00DB463B" w:rsidP="006D705A">
            <w:pPr>
              <w:pStyle w:val="Aufzhlung"/>
              <w:numPr>
                <w:ilvl w:val="0"/>
                <w:numId w:val="0"/>
              </w:numPr>
            </w:pPr>
            <w:r>
              <w:t xml:space="preserve">Anzahl Referenzen: </w:t>
            </w:r>
            <w:sdt>
              <w:sdtPr>
                <w:id w:val="-28195336"/>
                <w:placeholder>
                  <w:docPart w:val="345A3F2E76C946ABBB7E54A06013E342"/>
                </w:placeholder>
              </w:sdtPr>
              <w:sdtContent>
                <w:sdt>
                  <w:sdtPr>
                    <w:id w:val="403652381"/>
                    <w:placeholder>
                      <w:docPart w:val="CA840FC0DBA241E09D9D212DD6627721"/>
                    </w:placeholder>
                    <w:showingPlcHdr/>
                    <w:text/>
                  </w:sdtPr>
                  <w:sdtContent>
                    <w:r w:rsidRPr="00AE076D">
                      <w:rPr>
                        <w:rStyle w:val="Platzhaltertext"/>
                        <w:highlight w:val="yellow"/>
                      </w:rPr>
                      <w:t>Anzahl</w:t>
                    </w:r>
                  </w:sdtContent>
                </w:sdt>
              </w:sdtContent>
            </w:sdt>
          </w:p>
        </w:tc>
      </w:tr>
    </w:tbl>
    <w:p w14:paraId="4AD8B764" w14:textId="77777777" w:rsidR="00DB463B" w:rsidRPr="001E4429" w:rsidRDefault="00DB463B" w:rsidP="00CA7A3C">
      <w:pPr>
        <w:pStyle w:val="berschrift2"/>
      </w:pPr>
      <w:r w:rsidRPr="005819EC">
        <w:lastRenderedPageBreak/>
        <w:t xml:space="preserve">Referenz </w:t>
      </w:r>
      <w:r>
        <w:t>5</w:t>
      </w:r>
    </w:p>
    <w:tbl>
      <w:tblPr>
        <w:tblStyle w:val="Tabellenraster"/>
        <w:tblW w:w="9214" w:type="dxa"/>
        <w:tblLook w:val="04A0" w:firstRow="1" w:lastRow="0" w:firstColumn="1" w:lastColumn="0" w:noHBand="0" w:noVBand="1"/>
      </w:tblPr>
      <w:tblGrid>
        <w:gridCol w:w="4905"/>
        <w:gridCol w:w="3454"/>
        <w:gridCol w:w="855"/>
      </w:tblGrid>
      <w:tr w:rsidR="00DB463B" w:rsidRPr="00917330" w14:paraId="62515D4A" w14:textId="77777777" w:rsidTr="006D705A">
        <w:trPr>
          <w:tblHeader/>
        </w:trPr>
        <w:tc>
          <w:tcPr>
            <w:tcW w:w="4905" w:type="dxa"/>
            <w:tcBorders>
              <w:top w:val="nil"/>
              <w:left w:val="nil"/>
              <w:bottom w:val="nil"/>
              <w:right w:val="nil"/>
            </w:tcBorders>
            <w:shd w:val="clear" w:color="auto" w:fill="55BAF2" w:themeFill="accent6" w:themeFillShade="BF"/>
          </w:tcPr>
          <w:p w14:paraId="77005EBA" w14:textId="77777777" w:rsidR="00DB463B" w:rsidRPr="00917330" w:rsidRDefault="00DB463B" w:rsidP="006D705A">
            <w:pPr>
              <w:pStyle w:val="Aufzhlung"/>
              <w:numPr>
                <w:ilvl w:val="0"/>
                <w:numId w:val="0"/>
              </w:numPr>
              <w:jc w:val="center"/>
            </w:pPr>
            <w:r w:rsidRPr="007E508E">
              <w:rPr>
                <w:b/>
                <w:color w:val="666F7A" w:themeColor="text1"/>
              </w:rPr>
              <w:t>Anforderung</w:t>
            </w:r>
          </w:p>
        </w:tc>
        <w:tc>
          <w:tcPr>
            <w:tcW w:w="4309" w:type="dxa"/>
            <w:gridSpan w:val="2"/>
            <w:tcBorders>
              <w:top w:val="nil"/>
              <w:left w:val="nil"/>
              <w:bottom w:val="nil"/>
              <w:right w:val="nil"/>
            </w:tcBorders>
            <w:shd w:val="clear" w:color="auto" w:fill="55BAF2" w:themeFill="accent6" w:themeFillShade="BF"/>
          </w:tcPr>
          <w:p w14:paraId="643F0FE3" w14:textId="77777777" w:rsidR="00DB463B" w:rsidRPr="00ED4B68" w:rsidRDefault="00DB463B" w:rsidP="006D705A">
            <w:pPr>
              <w:pStyle w:val="Aufzhlung"/>
              <w:numPr>
                <w:ilvl w:val="0"/>
                <w:numId w:val="0"/>
              </w:numPr>
              <w:jc w:val="center"/>
              <w:rPr>
                <w:b/>
                <w:color w:val="666F7A" w:themeColor="text1"/>
              </w:rPr>
            </w:pPr>
            <w:r w:rsidRPr="00ED4B68">
              <w:rPr>
                <w:b/>
                <w:color w:val="666F7A" w:themeColor="text1"/>
              </w:rPr>
              <w:t>Angaben des Bewerbers</w:t>
            </w:r>
          </w:p>
        </w:tc>
      </w:tr>
      <w:tr w:rsidR="00DB463B" w:rsidRPr="00917330" w14:paraId="0444E292" w14:textId="77777777" w:rsidTr="006D705A">
        <w:trPr>
          <w:tblHeader/>
        </w:trPr>
        <w:tc>
          <w:tcPr>
            <w:tcW w:w="8359" w:type="dxa"/>
            <w:gridSpan w:val="2"/>
            <w:tcBorders>
              <w:top w:val="nil"/>
              <w:left w:val="nil"/>
              <w:bottom w:val="nil"/>
              <w:right w:val="nil"/>
            </w:tcBorders>
            <w:shd w:val="clear" w:color="auto" w:fill="BCE4FA" w:themeFill="accent6"/>
          </w:tcPr>
          <w:p w14:paraId="6674DA50" w14:textId="77777777" w:rsidR="00DB463B" w:rsidRPr="00917330" w:rsidRDefault="00DB463B" w:rsidP="006D705A">
            <w:pPr>
              <w:pStyle w:val="Aufzhlung"/>
              <w:numPr>
                <w:ilvl w:val="0"/>
                <w:numId w:val="0"/>
              </w:numPr>
            </w:pPr>
            <w:r w:rsidRPr="00917330">
              <w:t>Folgende Angaben sind jeweils zu den Referenzprojekten zu machen:</w:t>
            </w:r>
          </w:p>
        </w:tc>
        <w:tc>
          <w:tcPr>
            <w:tcW w:w="855" w:type="dxa"/>
            <w:tcBorders>
              <w:top w:val="nil"/>
              <w:left w:val="nil"/>
              <w:bottom w:val="nil"/>
              <w:right w:val="nil"/>
            </w:tcBorders>
            <w:shd w:val="clear" w:color="auto" w:fill="BCE4FA" w:themeFill="accent6"/>
          </w:tcPr>
          <w:p w14:paraId="2BE827A0" w14:textId="77777777" w:rsidR="00DB463B" w:rsidRPr="00917330" w:rsidRDefault="00DB463B" w:rsidP="006D705A">
            <w:pPr>
              <w:pStyle w:val="Aufzhlung"/>
              <w:numPr>
                <w:ilvl w:val="0"/>
                <w:numId w:val="0"/>
              </w:numPr>
            </w:pPr>
          </w:p>
        </w:tc>
      </w:tr>
      <w:tr w:rsidR="00DB463B" w:rsidRPr="00917330" w14:paraId="2A517194" w14:textId="77777777" w:rsidTr="006D705A">
        <w:tc>
          <w:tcPr>
            <w:tcW w:w="4905" w:type="dxa"/>
            <w:tcBorders>
              <w:top w:val="nil"/>
              <w:left w:val="nil"/>
              <w:bottom w:val="single" w:sz="4" w:space="0" w:color="auto"/>
              <w:right w:val="nil"/>
            </w:tcBorders>
          </w:tcPr>
          <w:p w14:paraId="61B4AC6A" w14:textId="77777777" w:rsidR="00DB463B" w:rsidRPr="00917330" w:rsidRDefault="00DB463B" w:rsidP="006D705A">
            <w:pPr>
              <w:pStyle w:val="Aufzhlung"/>
              <w:numPr>
                <w:ilvl w:val="0"/>
                <w:numId w:val="0"/>
              </w:numPr>
            </w:pPr>
            <w:r w:rsidRPr="00917330">
              <w:t xml:space="preserve">Projektbezeichnung </w:t>
            </w:r>
          </w:p>
        </w:tc>
        <w:sdt>
          <w:sdtPr>
            <w:id w:val="-1881238913"/>
            <w:placeholder>
              <w:docPart w:val="DD5CBBF997584F06BEF8B343E18465D4"/>
            </w:placeholder>
            <w:showingPlcHdr/>
          </w:sdtPr>
          <w:sdtContent>
            <w:tc>
              <w:tcPr>
                <w:tcW w:w="4309" w:type="dxa"/>
                <w:gridSpan w:val="2"/>
                <w:tcBorders>
                  <w:top w:val="nil"/>
                  <w:left w:val="nil"/>
                  <w:bottom w:val="single" w:sz="4" w:space="0" w:color="auto"/>
                  <w:right w:val="nil"/>
                </w:tcBorders>
              </w:tcPr>
              <w:p w14:paraId="6B47533E" w14:textId="77777777" w:rsidR="00DB463B" w:rsidRPr="00917330" w:rsidRDefault="00DB463B" w:rsidP="006D705A">
                <w:pPr>
                  <w:pStyle w:val="Aufzhlung"/>
                  <w:numPr>
                    <w:ilvl w:val="0"/>
                    <w:numId w:val="0"/>
                  </w:numPr>
                </w:pPr>
                <w:r w:rsidRPr="00917330">
                  <w:rPr>
                    <w:rStyle w:val="Platzhaltertext"/>
                    <w:highlight w:val="yellow"/>
                  </w:rPr>
                  <w:t>Text eingeben</w:t>
                </w:r>
              </w:p>
            </w:tc>
          </w:sdtContent>
        </w:sdt>
      </w:tr>
      <w:tr w:rsidR="00DB463B" w:rsidRPr="00917330" w14:paraId="1FD8E98D" w14:textId="77777777" w:rsidTr="006D705A">
        <w:tc>
          <w:tcPr>
            <w:tcW w:w="4905" w:type="dxa"/>
            <w:tcBorders>
              <w:left w:val="nil"/>
              <w:bottom w:val="single" w:sz="4" w:space="0" w:color="auto"/>
              <w:right w:val="nil"/>
            </w:tcBorders>
          </w:tcPr>
          <w:p w14:paraId="117EFE94" w14:textId="77777777" w:rsidR="00DB463B" w:rsidRPr="00917330" w:rsidRDefault="00DB463B" w:rsidP="006D705A">
            <w:pPr>
              <w:pStyle w:val="Aufzhlung"/>
              <w:numPr>
                <w:ilvl w:val="0"/>
                <w:numId w:val="0"/>
              </w:numPr>
            </w:pPr>
            <w:r w:rsidRPr="00917330">
              <w:t>Referenz</w:t>
            </w:r>
          </w:p>
        </w:tc>
        <w:tc>
          <w:tcPr>
            <w:tcW w:w="4309" w:type="dxa"/>
            <w:gridSpan w:val="2"/>
            <w:tcBorders>
              <w:left w:val="nil"/>
              <w:bottom w:val="single" w:sz="4" w:space="0" w:color="auto"/>
              <w:right w:val="nil"/>
            </w:tcBorders>
          </w:tcPr>
          <w:p w14:paraId="4FF93600" w14:textId="77777777" w:rsidR="00DB463B" w:rsidRPr="00917330" w:rsidRDefault="00000000" w:rsidP="006D705A">
            <w:pPr>
              <w:pStyle w:val="Aufzhlung"/>
              <w:numPr>
                <w:ilvl w:val="0"/>
                <w:numId w:val="0"/>
              </w:numPr>
            </w:pPr>
            <w:sdt>
              <w:sdtPr>
                <w:id w:val="1887765357"/>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Bewerbers</w:t>
            </w:r>
          </w:p>
          <w:p w14:paraId="26998DB8" w14:textId="77777777" w:rsidR="00DB463B" w:rsidRPr="00917330" w:rsidRDefault="00000000" w:rsidP="006D705A">
            <w:pPr>
              <w:pStyle w:val="Aufzhlung"/>
              <w:numPr>
                <w:ilvl w:val="0"/>
                <w:numId w:val="0"/>
              </w:numPr>
              <w:jc w:val="left"/>
            </w:pPr>
            <w:sdt>
              <w:sdtPr>
                <w:id w:val="-1470664274"/>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Mitglieds der Bewerbergemeinschaft </w:t>
            </w:r>
          </w:p>
          <w:p w14:paraId="6BDE9F03" w14:textId="77777777" w:rsidR="00DB463B" w:rsidRPr="00917330" w:rsidRDefault="00DB463B" w:rsidP="006D705A">
            <w:pPr>
              <w:pStyle w:val="Aufzhlung"/>
              <w:numPr>
                <w:ilvl w:val="0"/>
                <w:numId w:val="0"/>
              </w:numPr>
            </w:pPr>
            <w:r w:rsidRPr="00917330">
              <w:t xml:space="preserve">     Name: </w:t>
            </w:r>
            <w:sdt>
              <w:sdtPr>
                <w:id w:val="2091660073"/>
                <w:placeholder>
                  <w:docPart w:val="47D827D36E164E5197C9E27D27FA4AFF"/>
                </w:placeholder>
                <w:showingPlcHdr/>
              </w:sdtPr>
              <w:sdtContent>
                <w:r w:rsidRPr="00917330">
                  <w:rPr>
                    <w:rStyle w:val="Platzhaltertext"/>
                    <w:highlight w:val="yellow"/>
                  </w:rPr>
                  <w:t>Text eingeben</w:t>
                </w:r>
              </w:sdtContent>
            </w:sdt>
          </w:p>
          <w:p w14:paraId="568727C1" w14:textId="77777777" w:rsidR="00DB463B" w:rsidRPr="00917330" w:rsidRDefault="00DB463B" w:rsidP="006D705A">
            <w:pPr>
              <w:pStyle w:val="Aufzhlung"/>
              <w:numPr>
                <w:ilvl w:val="0"/>
                <w:numId w:val="0"/>
              </w:numPr>
            </w:pPr>
            <w:r w:rsidRPr="00917330">
              <w:t xml:space="preserve">     Adresse: </w:t>
            </w:r>
            <w:sdt>
              <w:sdtPr>
                <w:id w:val="2637328"/>
                <w:placeholder>
                  <w:docPart w:val="D6C55D5EA5C6431C8E1F67988B5B42C0"/>
                </w:placeholder>
                <w:showingPlcHdr/>
              </w:sdtPr>
              <w:sdtContent>
                <w:r w:rsidRPr="00917330">
                  <w:rPr>
                    <w:rStyle w:val="Platzhaltertext"/>
                    <w:highlight w:val="yellow"/>
                  </w:rPr>
                  <w:t>Text eingeben</w:t>
                </w:r>
              </w:sdtContent>
            </w:sdt>
          </w:p>
          <w:p w14:paraId="1A0D0616" w14:textId="77777777" w:rsidR="00DB463B" w:rsidRPr="00917330" w:rsidRDefault="00000000" w:rsidP="006D705A">
            <w:pPr>
              <w:pStyle w:val="Aufzhlung"/>
              <w:numPr>
                <w:ilvl w:val="0"/>
                <w:numId w:val="0"/>
              </w:numPr>
            </w:pPr>
            <w:sdt>
              <w:sdtPr>
                <w:id w:val="981894569"/>
                <w14:checkbox>
                  <w14:checked w14:val="0"/>
                  <w14:checkedState w14:val="2612" w14:font="MS Gothic"/>
                  <w14:uncheckedState w14:val="2610" w14:font="MS Gothic"/>
                </w14:checkbox>
              </w:sdtPr>
              <w:sdtContent>
                <w:r w:rsidR="00DB463B" w:rsidRPr="00917330">
                  <w:rPr>
                    <w:rFonts w:ascii="MS Gothic" w:eastAsia="MS Gothic" w:hAnsi="MS Gothic" w:hint="eastAsia"/>
                  </w:rPr>
                  <w:t>☐</w:t>
                </w:r>
              </w:sdtContent>
            </w:sdt>
            <w:r w:rsidR="00DB463B" w:rsidRPr="00917330">
              <w:t xml:space="preserve"> des Unterauftragnehmers/Dritten</w:t>
            </w:r>
          </w:p>
          <w:p w14:paraId="00AF2DD9" w14:textId="77777777" w:rsidR="00DB463B" w:rsidRPr="00917330" w:rsidRDefault="00DB463B" w:rsidP="006D705A">
            <w:pPr>
              <w:pStyle w:val="Aufzhlung"/>
              <w:numPr>
                <w:ilvl w:val="0"/>
                <w:numId w:val="0"/>
              </w:numPr>
            </w:pPr>
            <w:r w:rsidRPr="00917330">
              <w:t xml:space="preserve">     Name: </w:t>
            </w:r>
            <w:sdt>
              <w:sdtPr>
                <w:id w:val="318469623"/>
                <w:placeholder>
                  <w:docPart w:val="D5D2532A5B2D49878713B3461D49809C"/>
                </w:placeholder>
                <w:showingPlcHdr/>
              </w:sdtPr>
              <w:sdtContent>
                <w:r w:rsidRPr="00917330">
                  <w:rPr>
                    <w:rStyle w:val="Platzhaltertext"/>
                    <w:highlight w:val="yellow"/>
                  </w:rPr>
                  <w:t>Text eingeben</w:t>
                </w:r>
              </w:sdtContent>
            </w:sdt>
          </w:p>
          <w:p w14:paraId="5B7E859E" w14:textId="77777777" w:rsidR="00DB463B" w:rsidRPr="00917330" w:rsidRDefault="00DB463B" w:rsidP="006D705A">
            <w:pPr>
              <w:pStyle w:val="Aufzhlung"/>
              <w:numPr>
                <w:ilvl w:val="0"/>
                <w:numId w:val="0"/>
              </w:numPr>
            </w:pPr>
            <w:r w:rsidRPr="00917330">
              <w:t xml:space="preserve">     Adresse: </w:t>
            </w:r>
            <w:sdt>
              <w:sdtPr>
                <w:id w:val="-534270006"/>
                <w:placeholder>
                  <w:docPart w:val="D27213541748445B83B2257A635BF7CE"/>
                </w:placeholder>
                <w:showingPlcHdr/>
              </w:sdtPr>
              <w:sdtContent>
                <w:r w:rsidRPr="00917330">
                  <w:rPr>
                    <w:rStyle w:val="Platzhaltertext"/>
                    <w:highlight w:val="yellow"/>
                  </w:rPr>
                  <w:t>Text eingeben</w:t>
                </w:r>
              </w:sdtContent>
            </w:sdt>
          </w:p>
        </w:tc>
      </w:tr>
      <w:tr w:rsidR="00DB463B" w:rsidRPr="00917330" w14:paraId="313BA8C3" w14:textId="77777777" w:rsidTr="006D705A">
        <w:tc>
          <w:tcPr>
            <w:tcW w:w="4905" w:type="dxa"/>
            <w:tcBorders>
              <w:left w:val="nil"/>
              <w:bottom w:val="single" w:sz="4" w:space="0" w:color="auto"/>
              <w:right w:val="nil"/>
            </w:tcBorders>
          </w:tcPr>
          <w:p w14:paraId="5F847B6C" w14:textId="77777777" w:rsidR="00DB463B" w:rsidRPr="00917330" w:rsidRDefault="00DB463B" w:rsidP="006D705A">
            <w:pPr>
              <w:pStyle w:val="Aufzhlung"/>
              <w:numPr>
                <w:ilvl w:val="0"/>
                <w:numId w:val="0"/>
              </w:numPr>
            </w:pPr>
            <w:r w:rsidRPr="00917330">
              <w:t>Auftraggeber des referenzierten Projekts</w:t>
            </w:r>
          </w:p>
        </w:tc>
        <w:tc>
          <w:tcPr>
            <w:tcW w:w="4309" w:type="dxa"/>
            <w:gridSpan w:val="2"/>
            <w:tcBorders>
              <w:left w:val="nil"/>
              <w:bottom w:val="single" w:sz="4" w:space="0" w:color="auto"/>
              <w:right w:val="nil"/>
            </w:tcBorders>
          </w:tcPr>
          <w:p w14:paraId="787FB6B9" w14:textId="77777777" w:rsidR="00DB463B" w:rsidRDefault="00DB463B" w:rsidP="006D705A">
            <w:pPr>
              <w:pStyle w:val="Aufzhlung"/>
              <w:numPr>
                <w:ilvl w:val="0"/>
                <w:numId w:val="0"/>
              </w:numPr>
            </w:pPr>
            <w:r>
              <w:t xml:space="preserve">Name: </w:t>
            </w:r>
            <w:sdt>
              <w:sdtPr>
                <w:id w:val="1123810569"/>
                <w:placeholder>
                  <w:docPart w:val="DAF9792254D64B7DBF2B5B5D2E186674"/>
                </w:placeholder>
                <w:showingPlcHdr/>
              </w:sdtPr>
              <w:sdtContent>
                <w:r w:rsidRPr="00917330">
                  <w:rPr>
                    <w:rStyle w:val="Platzhaltertext"/>
                    <w:highlight w:val="yellow"/>
                  </w:rPr>
                  <w:t>Text eingeben</w:t>
                </w:r>
              </w:sdtContent>
            </w:sdt>
          </w:p>
          <w:p w14:paraId="5691C4E7" w14:textId="77777777" w:rsidR="00DB463B" w:rsidRPr="00917330" w:rsidRDefault="00DB463B" w:rsidP="006D705A">
            <w:pPr>
              <w:pStyle w:val="Aufzhlung"/>
              <w:numPr>
                <w:ilvl w:val="0"/>
                <w:numId w:val="0"/>
              </w:numPr>
            </w:pPr>
            <w:r>
              <w:t xml:space="preserve">Adresse: </w:t>
            </w:r>
            <w:sdt>
              <w:sdtPr>
                <w:id w:val="-1035813457"/>
                <w:placeholder>
                  <w:docPart w:val="B40A711796584F0AA1669E8409A5BF0D"/>
                </w:placeholder>
                <w:showingPlcHdr/>
              </w:sdtPr>
              <w:sdtContent>
                <w:r w:rsidRPr="00917330">
                  <w:rPr>
                    <w:rStyle w:val="Platzhaltertext"/>
                    <w:highlight w:val="yellow"/>
                  </w:rPr>
                  <w:t>Text eingeben</w:t>
                </w:r>
              </w:sdtContent>
            </w:sdt>
          </w:p>
        </w:tc>
      </w:tr>
      <w:tr w:rsidR="00DB463B" w:rsidRPr="00917330" w14:paraId="739DFB59" w14:textId="77777777" w:rsidTr="006D705A">
        <w:tc>
          <w:tcPr>
            <w:tcW w:w="4905" w:type="dxa"/>
            <w:tcBorders>
              <w:top w:val="single" w:sz="4" w:space="0" w:color="auto"/>
              <w:left w:val="nil"/>
              <w:bottom w:val="single" w:sz="4" w:space="0" w:color="auto"/>
              <w:right w:val="nil"/>
            </w:tcBorders>
          </w:tcPr>
          <w:p w14:paraId="58C60852" w14:textId="77777777" w:rsidR="00DB463B" w:rsidRPr="00917330" w:rsidRDefault="00DB463B" w:rsidP="006D705A">
            <w:pPr>
              <w:pStyle w:val="Aufzhlung"/>
              <w:numPr>
                <w:ilvl w:val="0"/>
                <w:numId w:val="0"/>
              </w:numPr>
            </w:pPr>
            <w:r w:rsidRPr="00917330">
              <w:t>Ansprechpartner beim Auftraggeber des referenzierten Projekts</w:t>
            </w:r>
          </w:p>
        </w:tc>
        <w:tc>
          <w:tcPr>
            <w:tcW w:w="4309" w:type="dxa"/>
            <w:gridSpan w:val="2"/>
            <w:tcBorders>
              <w:top w:val="single" w:sz="4" w:space="0" w:color="auto"/>
              <w:left w:val="nil"/>
              <w:bottom w:val="single" w:sz="4" w:space="0" w:color="auto"/>
              <w:right w:val="nil"/>
            </w:tcBorders>
          </w:tcPr>
          <w:p w14:paraId="403A1691" w14:textId="77777777" w:rsidR="00DB463B" w:rsidRDefault="00DB463B" w:rsidP="006D705A">
            <w:pPr>
              <w:pStyle w:val="Aufzhlung"/>
              <w:numPr>
                <w:ilvl w:val="0"/>
                <w:numId w:val="0"/>
              </w:numPr>
            </w:pPr>
            <w:r>
              <w:t xml:space="preserve">Name: </w:t>
            </w:r>
            <w:sdt>
              <w:sdtPr>
                <w:id w:val="1156030803"/>
                <w:placeholder>
                  <w:docPart w:val="89876369FCD74FAA944515715F6B2A79"/>
                </w:placeholder>
                <w:showingPlcHdr/>
              </w:sdtPr>
              <w:sdtContent>
                <w:r w:rsidRPr="00917330">
                  <w:rPr>
                    <w:rStyle w:val="Platzhaltertext"/>
                    <w:highlight w:val="yellow"/>
                  </w:rPr>
                  <w:t>Text eingeben</w:t>
                </w:r>
              </w:sdtContent>
            </w:sdt>
          </w:p>
          <w:p w14:paraId="0F809E48" w14:textId="77777777" w:rsidR="00DB463B" w:rsidRDefault="00DB463B" w:rsidP="006D705A">
            <w:pPr>
              <w:pStyle w:val="Aufzhlung"/>
              <w:numPr>
                <w:ilvl w:val="0"/>
                <w:numId w:val="0"/>
              </w:numPr>
            </w:pPr>
            <w:r>
              <w:t xml:space="preserve">Telefonnummer: </w:t>
            </w:r>
            <w:sdt>
              <w:sdtPr>
                <w:id w:val="1632831267"/>
                <w:placeholder>
                  <w:docPart w:val="EE2BC9FD0EE44047A06BA0341D16DD99"/>
                </w:placeholder>
                <w:showingPlcHdr/>
              </w:sdtPr>
              <w:sdtContent>
                <w:r w:rsidRPr="00917330">
                  <w:rPr>
                    <w:rStyle w:val="Platzhaltertext"/>
                    <w:highlight w:val="yellow"/>
                  </w:rPr>
                  <w:t>Text eingeben</w:t>
                </w:r>
              </w:sdtContent>
            </w:sdt>
          </w:p>
          <w:p w14:paraId="5444EF52" w14:textId="77777777" w:rsidR="00DB463B" w:rsidRPr="00917330" w:rsidRDefault="00DB463B" w:rsidP="006D705A">
            <w:pPr>
              <w:pStyle w:val="Aufzhlung"/>
              <w:numPr>
                <w:ilvl w:val="0"/>
                <w:numId w:val="0"/>
              </w:numPr>
            </w:pPr>
            <w:r>
              <w:t xml:space="preserve">E-Mail: </w:t>
            </w:r>
            <w:sdt>
              <w:sdtPr>
                <w:id w:val="187266484"/>
                <w:placeholder>
                  <w:docPart w:val="A5AC147B13E44F2C8DC3D9BE39EA885A"/>
                </w:placeholder>
                <w:showingPlcHdr/>
              </w:sdtPr>
              <w:sdtContent>
                <w:r w:rsidRPr="00917330">
                  <w:rPr>
                    <w:rStyle w:val="Platzhaltertext"/>
                    <w:highlight w:val="yellow"/>
                  </w:rPr>
                  <w:t>Text eingeben</w:t>
                </w:r>
              </w:sdtContent>
            </w:sdt>
          </w:p>
        </w:tc>
      </w:tr>
      <w:tr w:rsidR="00DB463B" w:rsidRPr="00917330" w14:paraId="5F00D946" w14:textId="77777777" w:rsidTr="006D705A">
        <w:tc>
          <w:tcPr>
            <w:tcW w:w="4905" w:type="dxa"/>
            <w:tcBorders>
              <w:left w:val="nil"/>
              <w:bottom w:val="single" w:sz="4" w:space="0" w:color="auto"/>
              <w:right w:val="nil"/>
            </w:tcBorders>
          </w:tcPr>
          <w:p w14:paraId="0EC06804" w14:textId="77777777" w:rsidR="00DB463B" w:rsidRDefault="00DB463B" w:rsidP="006D705A">
            <w:pPr>
              <w:pStyle w:val="Aufzhlung"/>
              <w:numPr>
                <w:ilvl w:val="0"/>
                <w:numId w:val="0"/>
              </w:numPr>
            </w:pPr>
            <w:r>
              <w:t xml:space="preserve">Betrifft die Referenz den </w:t>
            </w:r>
            <w:r w:rsidRPr="00D1280C">
              <w:t>Neu- oder Umbau eines komplexen Bauvorhabens. (Ab 3.500 €/m² NUF)</w:t>
            </w:r>
          </w:p>
        </w:tc>
        <w:tc>
          <w:tcPr>
            <w:tcW w:w="4309" w:type="dxa"/>
            <w:gridSpan w:val="2"/>
            <w:tcBorders>
              <w:left w:val="nil"/>
              <w:bottom w:val="single" w:sz="4" w:space="0" w:color="auto"/>
              <w:right w:val="nil"/>
            </w:tcBorders>
          </w:tcPr>
          <w:p w14:paraId="06631D79" w14:textId="77777777" w:rsidR="00DB463B" w:rsidRDefault="00000000" w:rsidP="006D705A">
            <w:pPr>
              <w:pStyle w:val="Aufzhlung"/>
              <w:numPr>
                <w:ilvl w:val="0"/>
                <w:numId w:val="0"/>
              </w:numPr>
            </w:pPr>
            <w:sdt>
              <w:sdtPr>
                <w:id w:val="-72984155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36E7164" w14:textId="77777777" w:rsidR="00DB463B" w:rsidRDefault="00000000" w:rsidP="006D705A">
            <w:pPr>
              <w:pStyle w:val="Aufzhlung"/>
              <w:numPr>
                <w:ilvl w:val="0"/>
                <w:numId w:val="0"/>
              </w:numPr>
            </w:pPr>
            <w:sdt>
              <w:sdtPr>
                <w:id w:val="-65383031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tc>
      </w:tr>
      <w:tr w:rsidR="00DB463B" w:rsidRPr="00917330" w14:paraId="1DCE5520" w14:textId="77777777" w:rsidTr="006D705A">
        <w:tc>
          <w:tcPr>
            <w:tcW w:w="4905" w:type="dxa"/>
            <w:tcBorders>
              <w:left w:val="nil"/>
              <w:bottom w:val="single" w:sz="4" w:space="0" w:color="auto"/>
              <w:right w:val="nil"/>
            </w:tcBorders>
          </w:tcPr>
          <w:p w14:paraId="3E9C4B5D" w14:textId="77777777" w:rsidR="00DB463B" w:rsidRDefault="00DB463B" w:rsidP="006D705A">
            <w:pPr>
              <w:pStyle w:val="Aufzhlung"/>
              <w:numPr>
                <w:ilvl w:val="0"/>
                <w:numId w:val="0"/>
              </w:numPr>
            </w:pPr>
            <w:r>
              <w:t xml:space="preserve">Betrifft das Referenzprojekt eine Baumaßnahme mit einer Nutzungsfläche (NUF 1-7 [in </w:t>
            </w:r>
            <w:r w:rsidRPr="00F86493">
              <w:t>m²</w:t>
            </w:r>
            <w:r>
              <w:t xml:space="preserve">]) mindestens 20.000 m² bzw. 10.000 </w:t>
            </w:r>
            <w:r w:rsidRPr="008346AC">
              <w:t>m²</w:t>
            </w:r>
            <w:r>
              <w:t>?</w:t>
            </w:r>
          </w:p>
          <w:p w14:paraId="0D040F12"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6FC2E8AC" w14:textId="77777777" w:rsidR="00DB463B" w:rsidRDefault="00000000" w:rsidP="006D705A">
            <w:pPr>
              <w:pStyle w:val="Aufzhlung"/>
              <w:numPr>
                <w:ilvl w:val="0"/>
                <w:numId w:val="0"/>
              </w:numPr>
            </w:pPr>
            <w:sdt>
              <w:sdtPr>
                <w:id w:val="594135938"/>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3650519" w14:textId="77777777" w:rsidR="00DB463B" w:rsidRDefault="00000000" w:rsidP="006D705A">
            <w:pPr>
              <w:pStyle w:val="Aufzhlung"/>
              <w:numPr>
                <w:ilvl w:val="0"/>
                <w:numId w:val="0"/>
              </w:numPr>
            </w:pPr>
            <w:sdt>
              <w:sdtPr>
                <w:id w:val="-125951702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7581583C" w14:textId="77777777" w:rsidR="00DB463B" w:rsidRDefault="00DB463B" w:rsidP="006D705A">
            <w:pPr>
              <w:pStyle w:val="Aufzhlung"/>
              <w:numPr>
                <w:ilvl w:val="0"/>
                <w:numId w:val="0"/>
              </w:numPr>
            </w:pPr>
            <w:r>
              <w:t>Angabe der NUF 1-7:</w:t>
            </w:r>
          </w:p>
          <w:sdt>
            <w:sdtPr>
              <w:id w:val="-512377287"/>
              <w:placeholder>
                <w:docPart w:val="E6F1DA2FB30A4D849478E8782339F1EC"/>
              </w:placeholder>
              <w:showingPlcHdr/>
            </w:sdtPr>
            <w:sdtContent>
              <w:p w14:paraId="7E22F2EC" w14:textId="77777777" w:rsidR="00DB463B" w:rsidRDefault="00DB463B" w:rsidP="006D705A">
                <w:pPr>
                  <w:pStyle w:val="Aufzhlung"/>
                  <w:numPr>
                    <w:ilvl w:val="0"/>
                    <w:numId w:val="0"/>
                  </w:numPr>
                </w:pPr>
                <w:r w:rsidRPr="00917330">
                  <w:rPr>
                    <w:rStyle w:val="Platzhaltertext"/>
                    <w:highlight w:val="yellow"/>
                  </w:rPr>
                  <w:t>Text eingeben</w:t>
                </w:r>
              </w:p>
            </w:sdtContent>
          </w:sdt>
        </w:tc>
      </w:tr>
      <w:tr w:rsidR="00DB463B" w:rsidRPr="00917330" w14:paraId="71EDA695" w14:textId="77777777" w:rsidTr="006D705A">
        <w:tc>
          <w:tcPr>
            <w:tcW w:w="4905" w:type="dxa"/>
            <w:tcBorders>
              <w:left w:val="nil"/>
              <w:bottom w:val="single" w:sz="4" w:space="0" w:color="auto"/>
              <w:right w:val="nil"/>
            </w:tcBorders>
          </w:tcPr>
          <w:p w14:paraId="0FA47D2D" w14:textId="77777777" w:rsidR="00DB463B" w:rsidRDefault="00DB463B" w:rsidP="006D705A">
            <w:pPr>
              <w:pStyle w:val="Aufzhlung"/>
              <w:numPr>
                <w:ilvl w:val="0"/>
                <w:numId w:val="0"/>
              </w:numPr>
            </w:pPr>
            <w:r>
              <w:t>Betrifft das Referenzprojekt eine Baumaßnahme mit Gesamtbaukosten nach DIN 276 Kostengruppen 200 – 600 in Höhe von insgesamt mindestens netto 70 Mio. Euro bzw. 35 Mio. Euro?</w:t>
            </w:r>
          </w:p>
          <w:p w14:paraId="3462E4F1" w14:textId="77777777" w:rsidR="00DB463B" w:rsidRDefault="00DB463B" w:rsidP="006D705A">
            <w:pPr>
              <w:pStyle w:val="Aufzhlung"/>
              <w:numPr>
                <w:ilvl w:val="0"/>
                <w:numId w:val="0"/>
              </w:numPr>
            </w:pPr>
          </w:p>
          <w:p w14:paraId="50F5B0DD" w14:textId="77777777" w:rsidR="00DB463B" w:rsidRDefault="00DB463B" w:rsidP="006D705A">
            <w:pPr>
              <w:pStyle w:val="Aufzhlung"/>
              <w:numPr>
                <w:ilvl w:val="0"/>
                <w:numId w:val="0"/>
              </w:numPr>
            </w:pPr>
          </w:p>
        </w:tc>
        <w:tc>
          <w:tcPr>
            <w:tcW w:w="4309" w:type="dxa"/>
            <w:gridSpan w:val="2"/>
            <w:tcBorders>
              <w:left w:val="nil"/>
              <w:bottom w:val="single" w:sz="4" w:space="0" w:color="auto"/>
              <w:right w:val="nil"/>
            </w:tcBorders>
          </w:tcPr>
          <w:p w14:paraId="7C8EFAC7" w14:textId="77777777" w:rsidR="00DB463B" w:rsidRDefault="00000000" w:rsidP="006D705A">
            <w:pPr>
              <w:pStyle w:val="Aufzhlung"/>
              <w:numPr>
                <w:ilvl w:val="0"/>
                <w:numId w:val="0"/>
              </w:numPr>
            </w:pPr>
            <w:sdt>
              <w:sdtPr>
                <w:id w:val="-2803134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1437A519" w14:textId="77777777" w:rsidR="00DB463B" w:rsidRDefault="00000000" w:rsidP="006D705A">
            <w:pPr>
              <w:pStyle w:val="Aufzhlung"/>
              <w:numPr>
                <w:ilvl w:val="0"/>
                <w:numId w:val="0"/>
              </w:numPr>
            </w:pPr>
            <w:sdt>
              <w:sdtPr>
                <w:id w:val="-206694476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5C56CDA" w14:textId="77777777" w:rsidR="00DB463B" w:rsidRDefault="00DB463B" w:rsidP="006D705A">
            <w:pPr>
              <w:pStyle w:val="Aufzhlung"/>
              <w:numPr>
                <w:ilvl w:val="0"/>
                <w:numId w:val="0"/>
              </w:numPr>
            </w:pPr>
            <w:r>
              <w:t xml:space="preserve">Höhe der Gesamtbaukosten nach DIN 276 Kostengruppen 200 - 600 netto: </w:t>
            </w:r>
            <w:sdt>
              <w:sdtPr>
                <w:id w:val="-556402073"/>
                <w:placeholder>
                  <w:docPart w:val="EA4E47AD71094A9984A81B398908FF23"/>
                </w:placeholder>
                <w:showingPlcHdr/>
              </w:sdtPr>
              <w:sdtContent>
                <w:r w:rsidRPr="00917330">
                  <w:rPr>
                    <w:rStyle w:val="Platzhaltertext"/>
                    <w:highlight w:val="yellow"/>
                  </w:rPr>
                  <w:t>Text eingeben</w:t>
                </w:r>
              </w:sdtContent>
            </w:sdt>
          </w:p>
        </w:tc>
      </w:tr>
      <w:tr w:rsidR="00DB463B" w:rsidRPr="00917330" w14:paraId="1BA25492" w14:textId="77777777" w:rsidTr="006D705A">
        <w:tc>
          <w:tcPr>
            <w:tcW w:w="4905" w:type="dxa"/>
            <w:tcBorders>
              <w:left w:val="nil"/>
              <w:bottom w:val="single" w:sz="4" w:space="0" w:color="auto"/>
              <w:right w:val="nil"/>
            </w:tcBorders>
          </w:tcPr>
          <w:p w14:paraId="451C9598" w14:textId="07F7F3D9" w:rsidR="00DB463B" w:rsidRDefault="00DB463B" w:rsidP="006D705A">
            <w:pPr>
              <w:pStyle w:val="Aufzhlung"/>
              <w:numPr>
                <w:ilvl w:val="0"/>
                <w:numId w:val="0"/>
              </w:numPr>
            </w:pPr>
            <w:r>
              <w:t xml:space="preserve">Sind im Referenzprojekt mindestens die Projektstufen 2 AHO </w:t>
            </w:r>
            <w:r w:rsidRPr="00AF3D52">
              <w:t>analog zu LPH 2-5 HOAI</w:t>
            </w:r>
            <w:r>
              <w:t xml:space="preserve"> abgeschlossen </w:t>
            </w:r>
            <w:r w:rsidRPr="00691EBC">
              <w:t>(jedoch nicht vor 01.0</w:t>
            </w:r>
            <w:r w:rsidR="003E6958">
              <w:t>1</w:t>
            </w:r>
            <w:r w:rsidRPr="00691EBC">
              <w:t>.201</w:t>
            </w:r>
            <w:r w:rsidR="003E6958">
              <w:t>6</w:t>
            </w:r>
            <w:r w:rsidRPr="00691EBC">
              <w:t>)</w:t>
            </w:r>
            <w:r>
              <w:t>?</w:t>
            </w:r>
          </w:p>
        </w:tc>
        <w:tc>
          <w:tcPr>
            <w:tcW w:w="4309" w:type="dxa"/>
            <w:gridSpan w:val="2"/>
            <w:tcBorders>
              <w:left w:val="nil"/>
              <w:bottom w:val="single" w:sz="4" w:space="0" w:color="auto"/>
              <w:right w:val="nil"/>
            </w:tcBorders>
          </w:tcPr>
          <w:p w14:paraId="74A3BE9C" w14:textId="77777777" w:rsidR="00DB463B" w:rsidRDefault="00000000" w:rsidP="006D705A">
            <w:pPr>
              <w:pStyle w:val="Aufzhlung"/>
              <w:numPr>
                <w:ilvl w:val="0"/>
                <w:numId w:val="0"/>
              </w:numPr>
            </w:pPr>
            <w:sdt>
              <w:sdtPr>
                <w:id w:val="-136459561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8D45112" w14:textId="77777777" w:rsidR="00DB463B" w:rsidRDefault="00000000" w:rsidP="006D705A">
            <w:pPr>
              <w:pStyle w:val="Aufzhlung"/>
              <w:numPr>
                <w:ilvl w:val="0"/>
                <w:numId w:val="0"/>
              </w:numPr>
            </w:pPr>
            <w:sdt>
              <w:sdtPr>
                <w:id w:val="70698535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1436F6AF" w14:textId="77777777" w:rsidR="00DB463B" w:rsidRDefault="00DB463B" w:rsidP="006D705A">
            <w:pPr>
              <w:pStyle w:val="Aufzhlung"/>
              <w:numPr>
                <w:ilvl w:val="0"/>
                <w:numId w:val="0"/>
              </w:numPr>
            </w:pPr>
            <w:r>
              <w:lastRenderedPageBreak/>
              <w:t xml:space="preserve">Projektstatus / Datum: </w:t>
            </w:r>
            <w:sdt>
              <w:sdtPr>
                <w:id w:val="-1388248988"/>
                <w:placeholder>
                  <w:docPart w:val="ECD3841504B04A5989BF14F2DCC13259"/>
                </w:placeholder>
                <w:showingPlcHdr/>
              </w:sdtPr>
              <w:sdtContent>
                <w:r w:rsidRPr="00917330">
                  <w:rPr>
                    <w:rStyle w:val="Platzhaltertext"/>
                    <w:highlight w:val="yellow"/>
                  </w:rPr>
                  <w:t>Text eingeben</w:t>
                </w:r>
              </w:sdtContent>
            </w:sdt>
          </w:p>
        </w:tc>
      </w:tr>
      <w:tr w:rsidR="00DB463B" w:rsidRPr="00917330" w14:paraId="5C4A2D28" w14:textId="77777777" w:rsidTr="006D705A">
        <w:tc>
          <w:tcPr>
            <w:tcW w:w="4905" w:type="dxa"/>
            <w:tcBorders>
              <w:left w:val="nil"/>
              <w:bottom w:val="single" w:sz="4" w:space="0" w:color="auto"/>
              <w:right w:val="nil"/>
            </w:tcBorders>
          </w:tcPr>
          <w:p w14:paraId="3D9312F8" w14:textId="1AA8AAE5" w:rsidR="00DB463B" w:rsidRDefault="00DB463B" w:rsidP="006D705A">
            <w:pPr>
              <w:pStyle w:val="Aufzhlung"/>
              <w:numPr>
                <w:ilvl w:val="0"/>
                <w:numId w:val="0"/>
              </w:numPr>
            </w:pPr>
            <w:r>
              <w:lastRenderedPageBreak/>
              <w:t xml:space="preserve">Umfasst das Referenzprojekt Leistungen für das </w:t>
            </w:r>
            <w:r w:rsidRPr="00EF40B0">
              <w:t xml:space="preserve">BIM-Management vergleichbar mit AHO Nr. 9; Kap. </w:t>
            </w:r>
            <w:r w:rsidR="003E6958">
              <w:t>5, F13</w:t>
            </w:r>
            <w:r w:rsidR="003E6958" w:rsidRPr="00EF40B0">
              <w:t xml:space="preserve"> </w:t>
            </w:r>
            <w:r w:rsidRPr="00EF40B0">
              <w:t>BIM-Management</w:t>
            </w:r>
            <w:r>
              <w:t>?</w:t>
            </w:r>
          </w:p>
        </w:tc>
        <w:tc>
          <w:tcPr>
            <w:tcW w:w="4309" w:type="dxa"/>
            <w:gridSpan w:val="2"/>
            <w:tcBorders>
              <w:left w:val="nil"/>
              <w:bottom w:val="single" w:sz="4" w:space="0" w:color="auto"/>
              <w:right w:val="nil"/>
            </w:tcBorders>
          </w:tcPr>
          <w:p w14:paraId="4E4B9B32" w14:textId="77777777" w:rsidR="00DB463B" w:rsidRDefault="00000000" w:rsidP="006D705A">
            <w:pPr>
              <w:pStyle w:val="Aufzhlung"/>
              <w:numPr>
                <w:ilvl w:val="0"/>
                <w:numId w:val="0"/>
              </w:numPr>
            </w:pPr>
            <w:sdt>
              <w:sdtPr>
                <w:id w:val="95374284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58DA49B" w14:textId="77777777" w:rsidR="00DB463B" w:rsidRDefault="00000000" w:rsidP="006D705A">
            <w:pPr>
              <w:pStyle w:val="Aufzhlung"/>
              <w:numPr>
                <w:ilvl w:val="0"/>
                <w:numId w:val="0"/>
              </w:numPr>
            </w:pPr>
            <w:sdt>
              <w:sdtPr>
                <w:id w:val="-171926927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65F0A72C" w14:textId="77777777" w:rsidR="00DB463B" w:rsidRDefault="00DB463B" w:rsidP="006D705A">
            <w:pPr>
              <w:pStyle w:val="Aufzhlung"/>
              <w:numPr>
                <w:ilvl w:val="0"/>
                <w:numId w:val="0"/>
              </w:numPr>
            </w:pPr>
          </w:p>
        </w:tc>
      </w:tr>
      <w:tr w:rsidR="00DB463B" w:rsidRPr="00917330" w14:paraId="0CA29207" w14:textId="77777777" w:rsidTr="006D705A">
        <w:tc>
          <w:tcPr>
            <w:tcW w:w="4905" w:type="dxa"/>
            <w:tcBorders>
              <w:left w:val="nil"/>
              <w:bottom w:val="single" w:sz="4" w:space="0" w:color="auto"/>
              <w:right w:val="nil"/>
            </w:tcBorders>
          </w:tcPr>
          <w:p w14:paraId="24B34022" w14:textId="77777777" w:rsidR="00DB463B" w:rsidRDefault="00DB463B" w:rsidP="006D705A">
            <w:pPr>
              <w:pStyle w:val="Aufzhlung"/>
              <w:numPr>
                <w:ilvl w:val="0"/>
                <w:numId w:val="0"/>
              </w:numPr>
            </w:pPr>
            <w:r>
              <w:t xml:space="preserve">Befindet sich der Projektort innerhalb der EU </w:t>
            </w:r>
          </w:p>
        </w:tc>
        <w:tc>
          <w:tcPr>
            <w:tcW w:w="4309" w:type="dxa"/>
            <w:gridSpan w:val="2"/>
            <w:tcBorders>
              <w:left w:val="nil"/>
              <w:bottom w:val="single" w:sz="4" w:space="0" w:color="auto"/>
              <w:right w:val="nil"/>
            </w:tcBorders>
          </w:tcPr>
          <w:p w14:paraId="0BB021B6" w14:textId="77777777" w:rsidR="00DB463B" w:rsidRDefault="00000000" w:rsidP="006D705A">
            <w:pPr>
              <w:pStyle w:val="Aufzhlung"/>
              <w:numPr>
                <w:ilvl w:val="0"/>
                <w:numId w:val="0"/>
              </w:numPr>
            </w:pPr>
            <w:sdt>
              <w:sdtPr>
                <w:id w:val="-764378544"/>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F09EFEC" w14:textId="77777777" w:rsidR="00DB463B" w:rsidRDefault="00000000" w:rsidP="006D705A">
            <w:pPr>
              <w:pStyle w:val="Aufzhlung"/>
              <w:numPr>
                <w:ilvl w:val="0"/>
                <w:numId w:val="0"/>
              </w:numPr>
            </w:pPr>
            <w:sdt>
              <w:sdtPr>
                <w:id w:val="-1721903388"/>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B462267" w14:textId="77777777" w:rsidR="00DB463B" w:rsidRDefault="00DB463B" w:rsidP="006D705A">
            <w:pPr>
              <w:pStyle w:val="Aufzhlung"/>
              <w:numPr>
                <w:ilvl w:val="0"/>
                <w:numId w:val="0"/>
              </w:numPr>
            </w:pPr>
            <w:r>
              <w:t xml:space="preserve">Ort: </w:t>
            </w:r>
            <w:sdt>
              <w:sdtPr>
                <w:id w:val="1213157322"/>
                <w:placeholder>
                  <w:docPart w:val="633B7D75CC2B455EBD7884DE8A2DB25A"/>
                </w:placeholder>
                <w:showingPlcHdr/>
              </w:sdtPr>
              <w:sdtContent>
                <w:r w:rsidRPr="00917330">
                  <w:rPr>
                    <w:rStyle w:val="Platzhaltertext"/>
                    <w:highlight w:val="yellow"/>
                  </w:rPr>
                  <w:t>Text eingeben</w:t>
                </w:r>
              </w:sdtContent>
            </w:sdt>
          </w:p>
        </w:tc>
      </w:tr>
      <w:tr w:rsidR="00DB463B" w:rsidRPr="00917330" w14:paraId="3AD47317" w14:textId="77777777" w:rsidTr="006D705A">
        <w:tc>
          <w:tcPr>
            <w:tcW w:w="4905" w:type="dxa"/>
            <w:tcBorders>
              <w:left w:val="nil"/>
              <w:bottom w:val="single" w:sz="4" w:space="0" w:color="auto"/>
              <w:right w:val="nil"/>
            </w:tcBorders>
          </w:tcPr>
          <w:p w14:paraId="53C8CA64" w14:textId="0037CD46" w:rsidR="00DB463B" w:rsidRDefault="00DB463B" w:rsidP="006D705A">
            <w:pPr>
              <w:pStyle w:val="Aufzhlung"/>
              <w:numPr>
                <w:ilvl w:val="0"/>
                <w:numId w:val="0"/>
              </w:numPr>
            </w:pPr>
            <w:r>
              <w:t>Allgemeine Beschreibung des Referenzprojekts (mit Angaben zu Projektspezifikationen gemäß „A</w:t>
            </w:r>
            <w:r w:rsidR="004062F3">
              <w:t>04</w:t>
            </w:r>
            <w:r>
              <w:t>_</w:t>
            </w:r>
            <w:proofErr w:type="gramStart"/>
            <w:r>
              <w:t xml:space="preserve">TNW </w:t>
            </w:r>
            <w:r w:rsidR="004062F3">
              <w:t>Teilnahme</w:t>
            </w:r>
            <w:r>
              <w:t>matrix</w:t>
            </w:r>
            <w:proofErr w:type="gramEnd"/>
            <w:r>
              <w:t>“)</w:t>
            </w:r>
          </w:p>
        </w:tc>
        <w:tc>
          <w:tcPr>
            <w:tcW w:w="4309" w:type="dxa"/>
            <w:gridSpan w:val="2"/>
            <w:tcBorders>
              <w:left w:val="nil"/>
              <w:bottom w:val="single" w:sz="4" w:space="0" w:color="auto"/>
              <w:right w:val="nil"/>
            </w:tcBorders>
          </w:tcPr>
          <w:p w14:paraId="590952D7" w14:textId="77777777" w:rsidR="00DB463B" w:rsidRDefault="00DB463B" w:rsidP="00DB463B">
            <w:pPr>
              <w:pStyle w:val="Aufzhlung"/>
              <w:numPr>
                <w:ilvl w:val="0"/>
                <w:numId w:val="18"/>
              </w:numPr>
              <w:ind w:left="232" w:hanging="232"/>
            </w:pPr>
            <w:r>
              <w:t xml:space="preserve">Anzahl BIM-Anwendungsfälle: </w:t>
            </w:r>
            <w:sdt>
              <w:sdtPr>
                <w:id w:val="1291018483"/>
                <w:placeholder>
                  <w:docPart w:val="A26FE94B7D9E45AEBFC2F1EF27A73100"/>
                </w:placeholder>
                <w:showingPlcHdr/>
                <w:text/>
              </w:sdtPr>
              <w:sdtContent>
                <w:r w:rsidRPr="00AE076D">
                  <w:rPr>
                    <w:rStyle w:val="Platzhaltertext"/>
                    <w:highlight w:val="yellow"/>
                  </w:rPr>
                  <w:t>Anzahl</w:t>
                </w:r>
              </w:sdtContent>
            </w:sdt>
          </w:p>
          <w:p w14:paraId="55BBED40" w14:textId="77777777" w:rsidR="00DB463B" w:rsidRDefault="00DB463B" w:rsidP="00DB463B">
            <w:pPr>
              <w:pStyle w:val="Aufzhlung"/>
              <w:numPr>
                <w:ilvl w:val="0"/>
                <w:numId w:val="18"/>
              </w:numPr>
              <w:ind w:left="232" w:hanging="232"/>
            </w:pPr>
            <w:r>
              <w:t>Erstellung AIA</w:t>
            </w:r>
          </w:p>
          <w:p w14:paraId="2589A6B7" w14:textId="77777777" w:rsidR="00DB463B" w:rsidRDefault="00000000" w:rsidP="006D705A">
            <w:pPr>
              <w:pStyle w:val="Aufzhlung"/>
              <w:numPr>
                <w:ilvl w:val="0"/>
                <w:numId w:val="0"/>
              </w:numPr>
            </w:pPr>
            <w:sdt>
              <w:sdtPr>
                <w:id w:val="-163092110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2CCD74A0" w14:textId="77777777" w:rsidR="00DB463B" w:rsidRDefault="00000000" w:rsidP="006D705A">
            <w:pPr>
              <w:pStyle w:val="Aufzhlung"/>
              <w:numPr>
                <w:ilvl w:val="0"/>
                <w:numId w:val="0"/>
              </w:numPr>
            </w:pPr>
            <w:sdt>
              <w:sdtPr>
                <w:id w:val="1705599163"/>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60FFF62A" w14:textId="77777777" w:rsidR="00DB463B" w:rsidRDefault="00DB463B" w:rsidP="00DB463B">
            <w:pPr>
              <w:pStyle w:val="Aufzhlung"/>
              <w:numPr>
                <w:ilvl w:val="0"/>
                <w:numId w:val="18"/>
              </w:numPr>
              <w:ind w:left="232" w:hanging="232"/>
              <w:jc w:val="left"/>
            </w:pPr>
            <w:r>
              <w:t>Mitwirkung an der Erstellung der BIM BVB</w:t>
            </w:r>
          </w:p>
          <w:p w14:paraId="56939381" w14:textId="77777777" w:rsidR="00DB463B" w:rsidRDefault="00000000" w:rsidP="006D705A">
            <w:pPr>
              <w:pStyle w:val="Aufzhlung"/>
              <w:numPr>
                <w:ilvl w:val="0"/>
                <w:numId w:val="0"/>
              </w:numPr>
            </w:pPr>
            <w:sdt>
              <w:sdtPr>
                <w:id w:val="75610482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768EAB6E" w14:textId="77777777" w:rsidR="00DB463B" w:rsidRDefault="00000000" w:rsidP="006D705A">
            <w:pPr>
              <w:pStyle w:val="Aufzhlung"/>
              <w:numPr>
                <w:ilvl w:val="0"/>
                <w:numId w:val="0"/>
              </w:numPr>
            </w:pPr>
            <w:sdt>
              <w:sdtPr>
                <w:id w:val="-182257219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5A53868F" w14:textId="77777777" w:rsidR="00DB463B" w:rsidRDefault="00DB463B" w:rsidP="00DB463B">
            <w:pPr>
              <w:pStyle w:val="Aufzhlung"/>
              <w:numPr>
                <w:ilvl w:val="0"/>
                <w:numId w:val="18"/>
              </w:numPr>
              <w:ind w:left="232" w:hanging="232"/>
              <w:jc w:val="left"/>
            </w:pPr>
            <w:r w:rsidRPr="005266D3">
              <w:t>Erstellung des BIM-Ablaufplanes / oder eines projektspezifischen BIM-Muster BAP</w:t>
            </w:r>
          </w:p>
          <w:p w14:paraId="515DEF7E" w14:textId="77777777" w:rsidR="00DB463B" w:rsidRDefault="00000000" w:rsidP="006D705A">
            <w:pPr>
              <w:pStyle w:val="Aufzhlung"/>
              <w:numPr>
                <w:ilvl w:val="0"/>
                <w:numId w:val="0"/>
              </w:numPr>
            </w:pPr>
            <w:sdt>
              <w:sdtPr>
                <w:id w:val="-21443404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1BB9A2EC" w14:textId="77777777" w:rsidR="00DB463B" w:rsidRDefault="00000000" w:rsidP="006D705A">
            <w:pPr>
              <w:pStyle w:val="Aufzhlung"/>
              <w:numPr>
                <w:ilvl w:val="0"/>
                <w:numId w:val="0"/>
              </w:numPr>
            </w:pPr>
            <w:sdt>
              <w:sdtPr>
                <w:id w:val="51682239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w:t>
            </w:r>
          </w:p>
          <w:p w14:paraId="3BABEBA9" w14:textId="77777777" w:rsidR="00DB463B" w:rsidRDefault="00DB463B" w:rsidP="006D705A">
            <w:pPr>
              <w:pStyle w:val="Aufzhlung"/>
              <w:numPr>
                <w:ilvl w:val="0"/>
                <w:numId w:val="0"/>
              </w:numPr>
              <w:ind w:left="720" w:hanging="360"/>
              <w:jc w:val="left"/>
            </w:pPr>
          </w:p>
          <w:p w14:paraId="4D7C8783" w14:textId="77777777" w:rsidR="00DB463B" w:rsidRDefault="00DB463B" w:rsidP="00DB463B">
            <w:pPr>
              <w:pStyle w:val="Aufzhlung"/>
              <w:numPr>
                <w:ilvl w:val="0"/>
                <w:numId w:val="18"/>
              </w:numPr>
              <w:ind w:left="232" w:hanging="232"/>
              <w:jc w:val="left"/>
            </w:pPr>
            <w:r>
              <w:t>BIM-Management in der Bedarfsplanung /BIM-Aufbauphase (bis einschl. LPH 8 HOAI)</w:t>
            </w:r>
          </w:p>
          <w:p w14:paraId="3D67939E" w14:textId="77777777" w:rsidR="00DB463B" w:rsidRDefault="00000000" w:rsidP="006D705A">
            <w:pPr>
              <w:pStyle w:val="Aufzhlung"/>
              <w:numPr>
                <w:ilvl w:val="0"/>
                <w:numId w:val="0"/>
              </w:numPr>
            </w:pPr>
            <w:sdt>
              <w:sdtPr>
                <w:id w:val="-213146075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996E4DF" w14:textId="77777777" w:rsidR="00DB463B" w:rsidRDefault="00000000" w:rsidP="006D705A">
            <w:pPr>
              <w:pStyle w:val="Aufzhlung"/>
              <w:numPr>
                <w:ilvl w:val="0"/>
                <w:numId w:val="0"/>
              </w:numPr>
            </w:pPr>
            <w:sdt>
              <w:sdtPr>
                <w:id w:val="-598637710"/>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CD71C00" w14:textId="77777777" w:rsidR="00DB463B" w:rsidRDefault="00DB463B" w:rsidP="00DB463B">
            <w:pPr>
              <w:pStyle w:val="Aufzhlung"/>
              <w:numPr>
                <w:ilvl w:val="0"/>
                <w:numId w:val="18"/>
              </w:numPr>
              <w:ind w:left="232" w:hanging="232"/>
              <w:jc w:val="left"/>
            </w:pPr>
            <w:r w:rsidRPr="00E31126">
              <w:t>BIM-Management in der Planungsphase (LPH 2 - 5 HOAI), mindestens 3 von 4 Leistungsphasen.</w:t>
            </w:r>
          </w:p>
          <w:p w14:paraId="2359EF70" w14:textId="77777777" w:rsidR="00DB463B" w:rsidRDefault="00000000" w:rsidP="006D705A">
            <w:pPr>
              <w:pStyle w:val="Aufzhlung"/>
              <w:numPr>
                <w:ilvl w:val="0"/>
                <w:numId w:val="0"/>
              </w:numPr>
            </w:pPr>
            <w:sdt>
              <w:sdtPr>
                <w:id w:val="54132295"/>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C436172" w14:textId="77777777" w:rsidR="00DB463B" w:rsidRDefault="00000000" w:rsidP="006D705A">
            <w:pPr>
              <w:pStyle w:val="Aufzhlung"/>
              <w:numPr>
                <w:ilvl w:val="0"/>
                <w:numId w:val="0"/>
              </w:numPr>
            </w:pPr>
            <w:sdt>
              <w:sdtPr>
                <w:id w:val="1652403501"/>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4FFE3060" w14:textId="77777777" w:rsidR="00DB463B" w:rsidRDefault="00DB463B" w:rsidP="00DB463B">
            <w:pPr>
              <w:pStyle w:val="Aufzhlung"/>
              <w:numPr>
                <w:ilvl w:val="0"/>
                <w:numId w:val="18"/>
              </w:numPr>
              <w:ind w:left="232" w:hanging="232"/>
              <w:jc w:val="left"/>
            </w:pPr>
            <w:r w:rsidRPr="00E31126">
              <w:t>BIM-Management während der Ausschreibung und Vergabe (LPH 6 und 7 HOAI)</w:t>
            </w:r>
          </w:p>
          <w:p w14:paraId="6592A42C" w14:textId="77777777" w:rsidR="00DB463B" w:rsidRDefault="00000000" w:rsidP="006D705A">
            <w:pPr>
              <w:pStyle w:val="Aufzhlung"/>
              <w:numPr>
                <w:ilvl w:val="0"/>
                <w:numId w:val="0"/>
              </w:numPr>
            </w:pPr>
            <w:sdt>
              <w:sdtPr>
                <w:id w:val="138929762"/>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45B108E5" w14:textId="77777777" w:rsidR="00DB463B" w:rsidRDefault="00000000" w:rsidP="006D705A">
            <w:pPr>
              <w:pStyle w:val="Aufzhlung"/>
              <w:numPr>
                <w:ilvl w:val="0"/>
                <w:numId w:val="0"/>
              </w:numPr>
            </w:pPr>
            <w:sdt>
              <w:sdtPr>
                <w:id w:val="-1488476476"/>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p w14:paraId="33AF1C06" w14:textId="77777777" w:rsidR="00DB463B" w:rsidRDefault="00DB463B" w:rsidP="00DB463B">
            <w:pPr>
              <w:pStyle w:val="Aufzhlung"/>
              <w:numPr>
                <w:ilvl w:val="0"/>
                <w:numId w:val="18"/>
              </w:numPr>
              <w:ind w:left="232" w:hanging="232"/>
              <w:jc w:val="left"/>
            </w:pPr>
            <w:r w:rsidRPr="00D86924">
              <w:t>BIM-Management in der Ausführungsphase (LPH 8 HOAI)</w:t>
            </w:r>
          </w:p>
          <w:p w14:paraId="5FD2DC0F" w14:textId="77777777" w:rsidR="00DB463B" w:rsidRDefault="00000000" w:rsidP="006D705A">
            <w:pPr>
              <w:pStyle w:val="Aufzhlung"/>
              <w:numPr>
                <w:ilvl w:val="0"/>
                <w:numId w:val="0"/>
              </w:numPr>
            </w:pPr>
            <w:sdt>
              <w:sdtPr>
                <w:id w:val="249468647"/>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ja</w:t>
            </w:r>
          </w:p>
          <w:p w14:paraId="37510909" w14:textId="77777777" w:rsidR="00DB463B" w:rsidRDefault="00000000" w:rsidP="006D705A">
            <w:pPr>
              <w:pStyle w:val="Aufzhlung"/>
              <w:numPr>
                <w:ilvl w:val="0"/>
                <w:numId w:val="0"/>
              </w:numPr>
            </w:pPr>
            <w:sdt>
              <w:sdtPr>
                <w:id w:val="1954738529"/>
                <w14:checkbox>
                  <w14:checked w14:val="0"/>
                  <w14:checkedState w14:val="2612" w14:font="MS Gothic"/>
                  <w14:uncheckedState w14:val="2610" w14:font="MS Gothic"/>
                </w14:checkbox>
              </w:sdtPr>
              <w:sdtContent>
                <w:r w:rsidR="00DB463B">
                  <w:rPr>
                    <w:rFonts w:ascii="MS Gothic" w:eastAsia="MS Gothic" w:hAnsi="MS Gothic" w:hint="eastAsia"/>
                  </w:rPr>
                  <w:t>☐</w:t>
                </w:r>
              </w:sdtContent>
            </w:sdt>
            <w:r w:rsidR="00DB463B">
              <w:t xml:space="preserve"> nein </w:t>
            </w:r>
          </w:p>
        </w:tc>
      </w:tr>
      <w:tr w:rsidR="00DB463B" w:rsidRPr="00917330" w14:paraId="19855AD7" w14:textId="77777777" w:rsidTr="006D705A">
        <w:tc>
          <w:tcPr>
            <w:tcW w:w="4905" w:type="dxa"/>
            <w:tcBorders>
              <w:top w:val="single" w:sz="4" w:space="0" w:color="auto"/>
              <w:left w:val="nil"/>
              <w:bottom w:val="single" w:sz="4" w:space="0" w:color="auto"/>
              <w:right w:val="nil"/>
            </w:tcBorders>
          </w:tcPr>
          <w:p w14:paraId="03500483" w14:textId="77777777" w:rsidR="00DB463B" w:rsidRDefault="00DB463B" w:rsidP="006D705A">
            <w:pPr>
              <w:pStyle w:val="Aufzhlung"/>
              <w:numPr>
                <w:ilvl w:val="0"/>
                <w:numId w:val="0"/>
              </w:numPr>
            </w:pPr>
            <w:r>
              <w:lastRenderedPageBreak/>
              <w:t xml:space="preserve">Anzahl der eingereichten Referenzen mit mindestens </w:t>
            </w:r>
          </w:p>
          <w:p w14:paraId="2FC9D02F" w14:textId="77777777" w:rsidR="00DB463B" w:rsidRDefault="00DB463B" w:rsidP="006D705A">
            <w:pPr>
              <w:pStyle w:val="Aufzhlung"/>
              <w:numPr>
                <w:ilvl w:val="0"/>
                <w:numId w:val="0"/>
              </w:numPr>
            </w:pPr>
            <w:r>
              <w:t>&gt; 5.000 m² Nutzfläche, &gt; 17,5 Mio. EUR netto Gesamtbaukosten KG 200-600 und Leistungsbild "BIM-Management" (LPH 2 - 5 HOAI) beauftragt.</w:t>
            </w:r>
          </w:p>
        </w:tc>
        <w:tc>
          <w:tcPr>
            <w:tcW w:w="4309" w:type="dxa"/>
            <w:gridSpan w:val="2"/>
            <w:tcBorders>
              <w:top w:val="single" w:sz="4" w:space="0" w:color="auto"/>
              <w:left w:val="nil"/>
              <w:bottom w:val="single" w:sz="4" w:space="0" w:color="auto"/>
              <w:right w:val="nil"/>
            </w:tcBorders>
          </w:tcPr>
          <w:p w14:paraId="6C447690" w14:textId="77777777" w:rsidR="00DB463B" w:rsidRDefault="00DB463B" w:rsidP="006D705A">
            <w:pPr>
              <w:pStyle w:val="Aufzhlung"/>
              <w:numPr>
                <w:ilvl w:val="0"/>
                <w:numId w:val="0"/>
              </w:numPr>
            </w:pPr>
            <w:r>
              <w:t xml:space="preserve">Anzahl Referenzen: </w:t>
            </w:r>
            <w:sdt>
              <w:sdtPr>
                <w:id w:val="-1790881524"/>
                <w:placeholder>
                  <w:docPart w:val="44A80C2B16CF4FA89DD290B3EFD43A29"/>
                </w:placeholder>
              </w:sdtPr>
              <w:sdtContent>
                <w:sdt>
                  <w:sdtPr>
                    <w:id w:val="2084942379"/>
                    <w:placeholder>
                      <w:docPart w:val="0B6B747A88F74881864B63DA57DC954C"/>
                    </w:placeholder>
                    <w:showingPlcHdr/>
                    <w:text/>
                  </w:sdtPr>
                  <w:sdtContent>
                    <w:r w:rsidRPr="00AE076D">
                      <w:rPr>
                        <w:rStyle w:val="Platzhaltertext"/>
                        <w:highlight w:val="yellow"/>
                      </w:rPr>
                      <w:t>Anzahl</w:t>
                    </w:r>
                  </w:sdtContent>
                </w:sdt>
              </w:sdtContent>
            </w:sdt>
          </w:p>
        </w:tc>
      </w:tr>
    </w:tbl>
    <w:p w14:paraId="7847F627" w14:textId="77777777" w:rsidR="009D6E5B" w:rsidRDefault="009D6E5B" w:rsidP="00C42271">
      <w:pPr>
        <w:tabs>
          <w:tab w:val="left" w:pos="3490"/>
        </w:tabs>
      </w:pPr>
    </w:p>
    <w:sectPr w:rsidR="009D6E5B" w:rsidSect="00A073B4">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A9339" w14:textId="77777777" w:rsidR="00EB24BF" w:rsidRDefault="00EB24BF" w:rsidP="00062AE7">
      <w:pPr>
        <w:spacing w:after="0" w:line="240" w:lineRule="auto"/>
      </w:pPr>
      <w:r>
        <w:separator/>
      </w:r>
    </w:p>
  </w:endnote>
  <w:endnote w:type="continuationSeparator" w:id="0">
    <w:p w14:paraId="51F06FAC" w14:textId="77777777" w:rsidR="00EB24BF" w:rsidRDefault="00EB24BF"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ADE71" w14:textId="77777777" w:rsidR="00D6224A" w:rsidRDefault="00D6224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ACFB" w14:textId="1E8604C9" w:rsidR="00995D9B" w:rsidRPr="00995D9B" w:rsidRDefault="00995D9B">
    <w:pPr>
      <w:pStyle w:val="Fuzeile"/>
      <w:rPr>
        <w:sz w:val="16"/>
        <w:szCs w:val="16"/>
      </w:rPr>
    </w:pPr>
    <w:r w:rsidRPr="00995D9B">
      <w:rPr>
        <w:sz w:val="16"/>
        <w:szCs w:val="16"/>
      </w:rPr>
      <w:fldChar w:fldCharType="begin"/>
    </w:r>
    <w:r w:rsidRPr="00995D9B">
      <w:rPr>
        <w:sz w:val="16"/>
        <w:szCs w:val="16"/>
      </w:rPr>
      <w:instrText xml:space="preserve"> FILENAME   \* MERGEFORMAT </w:instrText>
    </w:r>
    <w:r w:rsidRPr="00995D9B">
      <w:rPr>
        <w:sz w:val="16"/>
        <w:szCs w:val="16"/>
      </w:rPr>
      <w:fldChar w:fldCharType="separate"/>
    </w:r>
    <w:r w:rsidR="00D6224A">
      <w:rPr>
        <w:noProof/>
        <w:sz w:val="16"/>
        <w:szCs w:val="16"/>
      </w:rPr>
      <w:t>KVBS2_711.00_AUU_TNW FB13 Referenzen 713.02 BIM-M_f_20260518</w:t>
    </w:r>
    <w:r w:rsidRPr="00995D9B">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518FA" w14:textId="77777777" w:rsidR="00D6224A" w:rsidRDefault="00D6224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D996B" w14:textId="77777777" w:rsidR="00EB24BF" w:rsidRDefault="00EB24BF" w:rsidP="00062AE7">
      <w:pPr>
        <w:spacing w:after="0" w:line="240" w:lineRule="auto"/>
      </w:pPr>
      <w:r>
        <w:separator/>
      </w:r>
    </w:p>
  </w:footnote>
  <w:footnote w:type="continuationSeparator" w:id="0">
    <w:p w14:paraId="46DBF37E" w14:textId="77777777" w:rsidR="00EB24BF" w:rsidRDefault="00EB24BF"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6EA37" w14:textId="77777777" w:rsidR="00D6224A" w:rsidRDefault="00D6224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71DE0882" w:rsidR="00A073B4" w:rsidRPr="00121251" w:rsidRDefault="00DB463B" w:rsidP="00002F2A">
          <w:pPr>
            <w:pStyle w:val="Kopfzeile"/>
            <w:jc w:val="center"/>
            <w:rPr>
              <w:b/>
              <w:bCs/>
              <w:color w:val="009FE3" w:themeColor="accent1"/>
              <w:sz w:val="44"/>
              <w:szCs w:val="44"/>
            </w:rPr>
          </w:pPr>
          <w:r>
            <w:rPr>
              <w:b/>
              <w:bCs/>
              <w:color w:val="009FE3" w:themeColor="accent1"/>
              <w:sz w:val="44"/>
              <w:szCs w:val="44"/>
            </w:rPr>
            <w:t>13</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5B9ABE57" w:rsidR="00A073B4" w:rsidRPr="008B4442" w:rsidRDefault="001834C7" w:rsidP="00002F2A">
          <w:pPr>
            <w:pStyle w:val="Kopfzeile"/>
            <w:jc w:val="left"/>
            <w:rPr>
              <w:color w:val="009FE3" w:themeColor="accent1"/>
              <w:sz w:val="32"/>
              <w:szCs w:val="32"/>
            </w:rPr>
          </w:pPr>
          <w:r>
            <w:rPr>
              <w:color w:val="009FE3" w:themeColor="accent1"/>
              <w:sz w:val="32"/>
              <w:szCs w:val="32"/>
            </w:rPr>
            <w:t>Referenzen im Teilnahmewettbewerb</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1964224C" w:rsidR="00A073B4" w:rsidRDefault="00A073B4" w:rsidP="00002F2A">
          <w:pPr>
            <w:pStyle w:val="Kopfzeile"/>
            <w:jc w:val="left"/>
            <w:rPr>
              <w:color w:val="666F7A" w:themeColor="text2"/>
            </w:rPr>
          </w:pPr>
          <w:r>
            <w:rPr>
              <w:color w:val="666F7A" w:themeColor="text2"/>
            </w:rPr>
            <w:t xml:space="preserve">Vergabenummer: </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7860B723"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5pt;height:21.35pt" o:bullet="t">
        <v:imagedata r:id="rId1" o:title="CD_Material_20191107_Aufzaehlungszeichen"/>
      </v:shape>
    </w:pict>
  </w:numPicBullet>
  <w:abstractNum w:abstractNumId="0" w15:restartNumberingAfterBreak="0">
    <w:nsid w:val="01DB6964"/>
    <w:multiLevelType w:val="hybridMultilevel"/>
    <w:tmpl w:val="97505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127B96"/>
    <w:multiLevelType w:val="hybridMultilevel"/>
    <w:tmpl w:val="97505F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E70135C"/>
    <w:multiLevelType w:val="hybridMultilevel"/>
    <w:tmpl w:val="59B4BA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235E25"/>
    <w:multiLevelType w:val="multilevel"/>
    <w:tmpl w:val="C5B42750"/>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2331E4F"/>
    <w:multiLevelType w:val="hybridMultilevel"/>
    <w:tmpl w:val="CF86FEC8"/>
    <w:lvl w:ilvl="0" w:tplc="0EB6D9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3D743F48"/>
    <w:multiLevelType w:val="hybridMultilevel"/>
    <w:tmpl w:val="C8AC1052"/>
    <w:lvl w:ilvl="0" w:tplc="8BC805C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EB4A2C"/>
    <w:multiLevelType w:val="hybridMultilevel"/>
    <w:tmpl w:val="5E881F84"/>
    <w:lvl w:ilvl="0" w:tplc="4A422ED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E8D6D0E"/>
    <w:multiLevelType w:val="hybridMultilevel"/>
    <w:tmpl w:val="226AC116"/>
    <w:lvl w:ilvl="0" w:tplc="9886F9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5C141DE"/>
    <w:multiLevelType w:val="hybridMultilevel"/>
    <w:tmpl w:val="97505F8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7C75F7C"/>
    <w:multiLevelType w:val="hybridMultilevel"/>
    <w:tmpl w:val="59B4BA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38299567">
    <w:abstractNumId w:val="9"/>
  </w:num>
  <w:num w:numId="2" w16cid:durableId="20136143">
    <w:abstractNumId w:val="9"/>
    <w:lvlOverride w:ilvl="0">
      <w:startOverride w:val="1"/>
    </w:lvlOverride>
  </w:num>
  <w:num w:numId="3" w16cid:durableId="1244755585">
    <w:abstractNumId w:val="9"/>
    <w:lvlOverride w:ilvl="0">
      <w:startOverride w:val="1"/>
    </w:lvlOverride>
  </w:num>
  <w:num w:numId="4" w16cid:durableId="1643659075">
    <w:abstractNumId w:val="4"/>
  </w:num>
  <w:num w:numId="5" w16cid:durableId="1862157343">
    <w:abstractNumId w:val="18"/>
  </w:num>
  <w:num w:numId="6" w16cid:durableId="780491728">
    <w:abstractNumId w:val="12"/>
  </w:num>
  <w:num w:numId="7" w16cid:durableId="2134442403">
    <w:abstractNumId w:val="13"/>
  </w:num>
  <w:num w:numId="8" w16cid:durableId="638800464">
    <w:abstractNumId w:val="3"/>
  </w:num>
  <w:num w:numId="9" w16cid:durableId="10694252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5"/>
  </w:num>
  <w:num w:numId="11" w16cid:durableId="1653220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6"/>
  </w:num>
  <w:num w:numId="13" w16cid:durableId="1727989183">
    <w:abstractNumId w:val="14"/>
  </w:num>
  <w:num w:numId="14" w16cid:durableId="1353528937">
    <w:abstractNumId w:val="8"/>
  </w:num>
  <w:num w:numId="15" w16cid:durableId="854265301">
    <w:abstractNumId w:val="7"/>
  </w:num>
  <w:num w:numId="16" w16cid:durableId="418404739">
    <w:abstractNumId w:val="17"/>
  </w:num>
  <w:num w:numId="17" w16cid:durableId="463502983">
    <w:abstractNumId w:val="10"/>
  </w:num>
  <w:num w:numId="18" w16cid:durableId="1030643108">
    <w:abstractNumId w:val="20"/>
  </w:num>
  <w:num w:numId="19" w16cid:durableId="577444658">
    <w:abstractNumId w:val="19"/>
  </w:num>
  <w:num w:numId="20" w16cid:durableId="320503175">
    <w:abstractNumId w:val="11"/>
  </w:num>
  <w:num w:numId="21" w16cid:durableId="1730378826">
    <w:abstractNumId w:val="16"/>
  </w:num>
  <w:num w:numId="22" w16cid:durableId="57554240">
    <w:abstractNumId w:val="15"/>
  </w:num>
  <w:num w:numId="23" w16cid:durableId="256791749">
    <w:abstractNumId w:val="1"/>
  </w:num>
  <w:num w:numId="24" w16cid:durableId="1303118667">
    <w:abstractNumId w:val="0"/>
  </w:num>
  <w:num w:numId="25" w16cid:durableId="5063730">
    <w:abstractNumId w:val="21"/>
  </w:num>
  <w:num w:numId="26" w16cid:durableId="1667242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24FB0"/>
    <w:rsid w:val="00062AE7"/>
    <w:rsid w:val="00090C53"/>
    <w:rsid w:val="00094F93"/>
    <w:rsid w:val="00095B93"/>
    <w:rsid w:val="000A00EF"/>
    <w:rsid w:val="000B4365"/>
    <w:rsid w:val="000C6AFA"/>
    <w:rsid w:val="000D1688"/>
    <w:rsid w:val="000E0016"/>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22E9"/>
    <w:rsid w:val="00166C2B"/>
    <w:rsid w:val="001834C7"/>
    <w:rsid w:val="00192178"/>
    <w:rsid w:val="001932B8"/>
    <w:rsid w:val="001A7CDE"/>
    <w:rsid w:val="001B6176"/>
    <w:rsid w:val="001D3A4A"/>
    <w:rsid w:val="002019CB"/>
    <w:rsid w:val="00213AEE"/>
    <w:rsid w:val="00223207"/>
    <w:rsid w:val="002329D0"/>
    <w:rsid w:val="002409EE"/>
    <w:rsid w:val="00247A12"/>
    <w:rsid w:val="002559C1"/>
    <w:rsid w:val="00270155"/>
    <w:rsid w:val="00274EB0"/>
    <w:rsid w:val="00286977"/>
    <w:rsid w:val="00287856"/>
    <w:rsid w:val="002A2EA4"/>
    <w:rsid w:val="002B1408"/>
    <w:rsid w:val="002C1A76"/>
    <w:rsid w:val="002C2B77"/>
    <w:rsid w:val="002D5344"/>
    <w:rsid w:val="002D7B95"/>
    <w:rsid w:val="002E5C90"/>
    <w:rsid w:val="002E6DC4"/>
    <w:rsid w:val="002F0F3D"/>
    <w:rsid w:val="00310F3F"/>
    <w:rsid w:val="0033216E"/>
    <w:rsid w:val="0033605B"/>
    <w:rsid w:val="003360E6"/>
    <w:rsid w:val="0036593C"/>
    <w:rsid w:val="00366F93"/>
    <w:rsid w:val="00367C18"/>
    <w:rsid w:val="003912D1"/>
    <w:rsid w:val="003969F8"/>
    <w:rsid w:val="003A164A"/>
    <w:rsid w:val="003E5A47"/>
    <w:rsid w:val="003E6958"/>
    <w:rsid w:val="003E71BC"/>
    <w:rsid w:val="004062F3"/>
    <w:rsid w:val="004104D2"/>
    <w:rsid w:val="00417D72"/>
    <w:rsid w:val="00423D84"/>
    <w:rsid w:val="0042634B"/>
    <w:rsid w:val="004312AC"/>
    <w:rsid w:val="004352F0"/>
    <w:rsid w:val="00437C29"/>
    <w:rsid w:val="004548D5"/>
    <w:rsid w:val="00494E36"/>
    <w:rsid w:val="00495C8F"/>
    <w:rsid w:val="004B610E"/>
    <w:rsid w:val="004D5218"/>
    <w:rsid w:val="004F7431"/>
    <w:rsid w:val="0050248C"/>
    <w:rsid w:val="0051028B"/>
    <w:rsid w:val="00515400"/>
    <w:rsid w:val="0053042E"/>
    <w:rsid w:val="00532769"/>
    <w:rsid w:val="00542F59"/>
    <w:rsid w:val="00544DA5"/>
    <w:rsid w:val="00567FCF"/>
    <w:rsid w:val="00573238"/>
    <w:rsid w:val="00574620"/>
    <w:rsid w:val="00575886"/>
    <w:rsid w:val="00575AFC"/>
    <w:rsid w:val="00593364"/>
    <w:rsid w:val="00596EB1"/>
    <w:rsid w:val="005B3682"/>
    <w:rsid w:val="005C738D"/>
    <w:rsid w:val="005E6892"/>
    <w:rsid w:val="005F6FB1"/>
    <w:rsid w:val="00603134"/>
    <w:rsid w:val="00607A42"/>
    <w:rsid w:val="00616900"/>
    <w:rsid w:val="00621555"/>
    <w:rsid w:val="00647F29"/>
    <w:rsid w:val="006673EB"/>
    <w:rsid w:val="00671DB6"/>
    <w:rsid w:val="00673125"/>
    <w:rsid w:val="00682943"/>
    <w:rsid w:val="00685C92"/>
    <w:rsid w:val="006904B5"/>
    <w:rsid w:val="006A71AF"/>
    <w:rsid w:val="006D1292"/>
    <w:rsid w:val="006D4EA3"/>
    <w:rsid w:val="007049CB"/>
    <w:rsid w:val="007151C4"/>
    <w:rsid w:val="007159C1"/>
    <w:rsid w:val="00731199"/>
    <w:rsid w:val="00741FFB"/>
    <w:rsid w:val="007564A3"/>
    <w:rsid w:val="00760C81"/>
    <w:rsid w:val="007651F5"/>
    <w:rsid w:val="007B2ACF"/>
    <w:rsid w:val="007D3D75"/>
    <w:rsid w:val="007F141C"/>
    <w:rsid w:val="0084231A"/>
    <w:rsid w:val="00871599"/>
    <w:rsid w:val="00885625"/>
    <w:rsid w:val="00893F7D"/>
    <w:rsid w:val="008A07D7"/>
    <w:rsid w:val="008B4442"/>
    <w:rsid w:val="008C289A"/>
    <w:rsid w:val="008E1004"/>
    <w:rsid w:val="008E3F0B"/>
    <w:rsid w:val="008E7B2B"/>
    <w:rsid w:val="0091561A"/>
    <w:rsid w:val="00937B18"/>
    <w:rsid w:val="009573CF"/>
    <w:rsid w:val="00961F1B"/>
    <w:rsid w:val="00987C4F"/>
    <w:rsid w:val="00995D9B"/>
    <w:rsid w:val="00997681"/>
    <w:rsid w:val="00997A8C"/>
    <w:rsid w:val="009A06DF"/>
    <w:rsid w:val="009C6FBB"/>
    <w:rsid w:val="009D6E5B"/>
    <w:rsid w:val="00A01B9C"/>
    <w:rsid w:val="00A020DC"/>
    <w:rsid w:val="00A066D3"/>
    <w:rsid w:val="00A073B4"/>
    <w:rsid w:val="00A07474"/>
    <w:rsid w:val="00A15ACE"/>
    <w:rsid w:val="00A4240F"/>
    <w:rsid w:val="00A51DAB"/>
    <w:rsid w:val="00A560BA"/>
    <w:rsid w:val="00A74C9E"/>
    <w:rsid w:val="00A76CAE"/>
    <w:rsid w:val="00AA098A"/>
    <w:rsid w:val="00AA19D0"/>
    <w:rsid w:val="00AC32EB"/>
    <w:rsid w:val="00AE7B02"/>
    <w:rsid w:val="00AF2789"/>
    <w:rsid w:val="00B03F1C"/>
    <w:rsid w:val="00B073C1"/>
    <w:rsid w:val="00B11437"/>
    <w:rsid w:val="00B12A7A"/>
    <w:rsid w:val="00B14E15"/>
    <w:rsid w:val="00B20428"/>
    <w:rsid w:val="00B20969"/>
    <w:rsid w:val="00B322D4"/>
    <w:rsid w:val="00B36EF8"/>
    <w:rsid w:val="00B61402"/>
    <w:rsid w:val="00B645C8"/>
    <w:rsid w:val="00B728B8"/>
    <w:rsid w:val="00B73CD7"/>
    <w:rsid w:val="00B87EC2"/>
    <w:rsid w:val="00BA5C60"/>
    <w:rsid w:val="00BB030D"/>
    <w:rsid w:val="00BB4924"/>
    <w:rsid w:val="00BC1F67"/>
    <w:rsid w:val="00BD05F3"/>
    <w:rsid w:val="00BE0648"/>
    <w:rsid w:val="00BF5467"/>
    <w:rsid w:val="00C11135"/>
    <w:rsid w:val="00C3498E"/>
    <w:rsid w:val="00C42271"/>
    <w:rsid w:val="00C428E8"/>
    <w:rsid w:val="00C55708"/>
    <w:rsid w:val="00C565BB"/>
    <w:rsid w:val="00C610FE"/>
    <w:rsid w:val="00C67998"/>
    <w:rsid w:val="00C80904"/>
    <w:rsid w:val="00C8565F"/>
    <w:rsid w:val="00C91624"/>
    <w:rsid w:val="00C91E28"/>
    <w:rsid w:val="00C95CC3"/>
    <w:rsid w:val="00CA7A3C"/>
    <w:rsid w:val="00CB1127"/>
    <w:rsid w:val="00CB4E8A"/>
    <w:rsid w:val="00D02ED8"/>
    <w:rsid w:val="00D25A81"/>
    <w:rsid w:val="00D428DD"/>
    <w:rsid w:val="00D4557F"/>
    <w:rsid w:val="00D52031"/>
    <w:rsid w:val="00D54582"/>
    <w:rsid w:val="00D6224A"/>
    <w:rsid w:val="00D64D50"/>
    <w:rsid w:val="00D72C59"/>
    <w:rsid w:val="00D74AA6"/>
    <w:rsid w:val="00D7796C"/>
    <w:rsid w:val="00D80A48"/>
    <w:rsid w:val="00DA0DCA"/>
    <w:rsid w:val="00DA1E8F"/>
    <w:rsid w:val="00DB463B"/>
    <w:rsid w:val="00DC0E1F"/>
    <w:rsid w:val="00DC53A9"/>
    <w:rsid w:val="00DD69B4"/>
    <w:rsid w:val="00E0266C"/>
    <w:rsid w:val="00E47B5E"/>
    <w:rsid w:val="00E63686"/>
    <w:rsid w:val="00E87E64"/>
    <w:rsid w:val="00EB1359"/>
    <w:rsid w:val="00EB24BF"/>
    <w:rsid w:val="00EF4FD8"/>
    <w:rsid w:val="00F05B51"/>
    <w:rsid w:val="00F06274"/>
    <w:rsid w:val="00F12788"/>
    <w:rsid w:val="00F15DF0"/>
    <w:rsid w:val="00F1740C"/>
    <w:rsid w:val="00F210F1"/>
    <w:rsid w:val="00F245A0"/>
    <w:rsid w:val="00F37E0C"/>
    <w:rsid w:val="00F4335E"/>
    <w:rsid w:val="00F46104"/>
    <w:rsid w:val="00F54BCC"/>
    <w:rsid w:val="00F5569F"/>
    <w:rsid w:val="00F71828"/>
    <w:rsid w:val="00F732A1"/>
    <w:rsid w:val="00F861B7"/>
    <w:rsid w:val="00FB4070"/>
    <w:rsid w:val="00FC5D45"/>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CA7A3C"/>
    <w:pPr>
      <w:keepNext/>
      <w:keepLines/>
      <w:pageBreakBefore/>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CA7A3C"/>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BD44E610C54CE7A39DE8EEE075F390"/>
        <w:category>
          <w:name w:val="Allgemein"/>
          <w:gallery w:val="placeholder"/>
        </w:category>
        <w:types>
          <w:type w:val="bbPlcHdr"/>
        </w:types>
        <w:behaviors>
          <w:behavior w:val="content"/>
        </w:behaviors>
        <w:guid w:val="{E445161D-AC77-488F-A857-D3492CB4FB19}"/>
      </w:docPartPr>
      <w:docPartBody>
        <w:p w:rsidR="005202D3" w:rsidRDefault="004359F6" w:rsidP="004359F6">
          <w:pPr>
            <w:pStyle w:val="7DBD44E610C54CE7A39DE8EEE075F390"/>
          </w:pPr>
          <w:r w:rsidRPr="0083498F">
            <w:rPr>
              <w:rStyle w:val="Platzhaltertext"/>
              <w:highlight w:val="yellow"/>
            </w:rPr>
            <w:t>Klicken oder tippen Sie hier, um Text einzugeben.</w:t>
          </w:r>
        </w:p>
      </w:docPartBody>
    </w:docPart>
    <w:docPart>
      <w:docPartPr>
        <w:name w:val="769F9DADF53F4263AA56A352C5A7D953"/>
        <w:category>
          <w:name w:val="Allgemein"/>
          <w:gallery w:val="placeholder"/>
        </w:category>
        <w:types>
          <w:type w:val="bbPlcHdr"/>
        </w:types>
        <w:behaviors>
          <w:behavior w:val="content"/>
        </w:behaviors>
        <w:guid w:val="{D72126D2-03A4-4E5D-8E09-F32FD7906E1E}"/>
      </w:docPartPr>
      <w:docPartBody>
        <w:p w:rsidR="005202D3" w:rsidRDefault="004359F6" w:rsidP="004359F6">
          <w:pPr>
            <w:pStyle w:val="769F9DADF53F4263AA56A352C5A7D953"/>
          </w:pPr>
          <w:r w:rsidRPr="00917330">
            <w:rPr>
              <w:rStyle w:val="Platzhaltertext"/>
              <w:highlight w:val="yellow"/>
            </w:rPr>
            <w:t>Text eingeben</w:t>
          </w:r>
        </w:p>
      </w:docPartBody>
    </w:docPart>
    <w:docPart>
      <w:docPartPr>
        <w:name w:val="02374C5A3146498E85FE5BD742B4DE0E"/>
        <w:category>
          <w:name w:val="Allgemein"/>
          <w:gallery w:val="placeholder"/>
        </w:category>
        <w:types>
          <w:type w:val="bbPlcHdr"/>
        </w:types>
        <w:behaviors>
          <w:behavior w:val="content"/>
        </w:behaviors>
        <w:guid w:val="{09F177CA-86E8-436F-8DE8-262D74A17B72}"/>
      </w:docPartPr>
      <w:docPartBody>
        <w:p w:rsidR="005202D3" w:rsidRDefault="004359F6" w:rsidP="004359F6">
          <w:pPr>
            <w:pStyle w:val="02374C5A3146498E85FE5BD742B4DE0E"/>
          </w:pPr>
          <w:r w:rsidRPr="00917330">
            <w:rPr>
              <w:rStyle w:val="Platzhaltertext"/>
              <w:highlight w:val="yellow"/>
            </w:rPr>
            <w:t>Text eingeben</w:t>
          </w:r>
        </w:p>
      </w:docPartBody>
    </w:docPart>
    <w:docPart>
      <w:docPartPr>
        <w:name w:val="9B64B165394E44E989E9679A03798A48"/>
        <w:category>
          <w:name w:val="Allgemein"/>
          <w:gallery w:val="placeholder"/>
        </w:category>
        <w:types>
          <w:type w:val="bbPlcHdr"/>
        </w:types>
        <w:behaviors>
          <w:behavior w:val="content"/>
        </w:behaviors>
        <w:guid w:val="{85D8DDA9-A7C0-427C-BFB7-A076DA66638B}"/>
      </w:docPartPr>
      <w:docPartBody>
        <w:p w:rsidR="005202D3" w:rsidRDefault="004359F6" w:rsidP="004359F6">
          <w:pPr>
            <w:pStyle w:val="9B64B165394E44E989E9679A03798A48"/>
          </w:pPr>
          <w:r w:rsidRPr="00917330">
            <w:rPr>
              <w:rStyle w:val="Platzhaltertext"/>
              <w:highlight w:val="yellow"/>
            </w:rPr>
            <w:t>Text eingeben</w:t>
          </w:r>
        </w:p>
      </w:docPartBody>
    </w:docPart>
    <w:docPart>
      <w:docPartPr>
        <w:name w:val="D453DE7D464C453B9C86502166EA9F6D"/>
        <w:category>
          <w:name w:val="Allgemein"/>
          <w:gallery w:val="placeholder"/>
        </w:category>
        <w:types>
          <w:type w:val="bbPlcHdr"/>
        </w:types>
        <w:behaviors>
          <w:behavior w:val="content"/>
        </w:behaviors>
        <w:guid w:val="{46D3FCD5-8FD7-4382-A108-F21BBA153B14}"/>
      </w:docPartPr>
      <w:docPartBody>
        <w:p w:rsidR="005202D3" w:rsidRDefault="004359F6" w:rsidP="004359F6">
          <w:pPr>
            <w:pStyle w:val="D453DE7D464C453B9C86502166EA9F6D"/>
          </w:pPr>
          <w:r w:rsidRPr="00917330">
            <w:rPr>
              <w:rStyle w:val="Platzhaltertext"/>
              <w:highlight w:val="yellow"/>
            </w:rPr>
            <w:t>Text eingeben</w:t>
          </w:r>
        </w:p>
      </w:docPartBody>
    </w:docPart>
    <w:docPart>
      <w:docPartPr>
        <w:name w:val="9655A055CF834F5ABA2298344A72D33B"/>
        <w:category>
          <w:name w:val="Allgemein"/>
          <w:gallery w:val="placeholder"/>
        </w:category>
        <w:types>
          <w:type w:val="bbPlcHdr"/>
        </w:types>
        <w:behaviors>
          <w:behavior w:val="content"/>
        </w:behaviors>
        <w:guid w:val="{4B0AF4C8-D7CB-4EDC-A263-DBFA0DD16A38}"/>
      </w:docPartPr>
      <w:docPartBody>
        <w:p w:rsidR="005202D3" w:rsidRDefault="004359F6" w:rsidP="004359F6">
          <w:pPr>
            <w:pStyle w:val="9655A055CF834F5ABA2298344A72D33B"/>
          </w:pPr>
          <w:r w:rsidRPr="00917330">
            <w:rPr>
              <w:rStyle w:val="Platzhaltertext"/>
              <w:highlight w:val="yellow"/>
            </w:rPr>
            <w:t>Text eingeben</w:t>
          </w:r>
        </w:p>
      </w:docPartBody>
    </w:docPart>
    <w:docPart>
      <w:docPartPr>
        <w:name w:val="7B10CB355B7748E682B9A86733DB9A3A"/>
        <w:category>
          <w:name w:val="Allgemein"/>
          <w:gallery w:val="placeholder"/>
        </w:category>
        <w:types>
          <w:type w:val="bbPlcHdr"/>
        </w:types>
        <w:behaviors>
          <w:behavior w:val="content"/>
        </w:behaviors>
        <w:guid w:val="{A86B05B3-B857-4399-8786-99C3CC6A82B7}"/>
      </w:docPartPr>
      <w:docPartBody>
        <w:p w:rsidR="005202D3" w:rsidRDefault="004359F6" w:rsidP="004359F6">
          <w:pPr>
            <w:pStyle w:val="7B10CB355B7748E682B9A86733DB9A3A"/>
          </w:pPr>
          <w:r w:rsidRPr="00917330">
            <w:rPr>
              <w:rStyle w:val="Platzhaltertext"/>
              <w:highlight w:val="yellow"/>
            </w:rPr>
            <w:t>Text eingeben</w:t>
          </w:r>
        </w:p>
      </w:docPartBody>
    </w:docPart>
    <w:docPart>
      <w:docPartPr>
        <w:name w:val="D227B635762645928320DC2D1BAD4C05"/>
        <w:category>
          <w:name w:val="Allgemein"/>
          <w:gallery w:val="placeholder"/>
        </w:category>
        <w:types>
          <w:type w:val="bbPlcHdr"/>
        </w:types>
        <w:behaviors>
          <w:behavior w:val="content"/>
        </w:behaviors>
        <w:guid w:val="{4F876F23-F6D0-4A3D-9C21-BB365BB4DAD8}"/>
      </w:docPartPr>
      <w:docPartBody>
        <w:p w:rsidR="005202D3" w:rsidRDefault="004359F6" w:rsidP="004359F6">
          <w:pPr>
            <w:pStyle w:val="D227B635762645928320DC2D1BAD4C05"/>
          </w:pPr>
          <w:r w:rsidRPr="00917330">
            <w:rPr>
              <w:rStyle w:val="Platzhaltertext"/>
              <w:highlight w:val="yellow"/>
            </w:rPr>
            <w:t>Text eingeben</w:t>
          </w:r>
        </w:p>
      </w:docPartBody>
    </w:docPart>
    <w:docPart>
      <w:docPartPr>
        <w:name w:val="C3D219A18A9F410D96D8F45AE2539D61"/>
        <w:category>
          <w:name w:val="Allgemein"/>
          <w:gallery w:val="placeholder"/>
        </w:category>
        <w:types>
          <w:type w:val="bbPlcHdr"/>
        </w:types>
        <w:behaviors>
          <w:behavior w:val="content"/>
        </w:behaviors>
        <w:guid w:val="{64D97AE0-3A21-4501-A34E-B790492C9A41}"/>
      </w:docPartPr>
      <w:docPartBody>
        <w:p w:rsidR="005202D3" w:rsidRDefault="004359F6" w:rsidP="004359F6">
          <w:pPr>
            <w:pStyle w:val="C3D219A18A9F410D96D8F45AE2539D61"/>
          </w:pPr>
          <w:r w:rsidRPr="00917330">
            <w:rPr>
              <w:rStyle w:val="Platzhaltertext"/>
              <w:highlight w:val="yellow"/>
            </w:rPr>
            <w:t>Text eingeben</w:t>
          </w:r>
        </w:p>
      </w:docPartBody>
    </w:docPart>
    <w:docPart>
      <w:docPartPr>
        <w:name w:val="7ED178E2A88D4FAEAAC3B54D53AED823"/>
        <w:category>
          <w:name w:val="Allgemein"/>
          <w:gallery w:val="placeholder"/>
        </w:category>
        <w:types>
          <w:type w:val="bbPlcHdr"/>
        </w:types>
        <w:behaviors>
          <w:behavior w:val="content"/>
        </w:behaviors>
        <w:guid w:val="{7BF068AA-BB71-45BD-A331-9AF17437AC2E}"/>
      </w:docPartPr>
      <w:docPartBody>
        <w:p w:rsidR="005202D3" w:rsidRDefault="004359F6" w:rsidP="004359F6">
          <w:pPr>
            <w:pStyle w:val="7ED178E2A88D4FAEAAC3B54D53AED823"/>
          </w:pPr>
          <w:r w:rsidRPr="00917330">
            <w:rPr>
              <w:rStyle w:val="Platzhaltertext"/>
              <w:highlight w:val="yellow"/>
            </w:rPr>
            <w:t>Text eingeben</w:t>
          </w:r>
        </w:p>
      </w:docPartBody>
    </w:docPart>
    <w:docPart>
      <w:docPartPr>
        <w:name w:val="ECD46908692544028FF6A1253232BA33"/>
        <w:category>
          <w:name w:val="Allgemein"/>
          <w:gallery w:val="placeholder"/>
        </w:category>
        <w:types>
          <w:type w:val="bbPlcHdr"/>
        </w:types>
        <w:behaviors>
          <w:behavior w:val="content"/>
        </w:behaviors>
        <w:guid w:val="{D512FD0D-921E-44D8-82E9-72E87FF62100}"/>
      </w:docPartPr>
      <w:docPartBody>
        <w:p w:rsidR="005202D3" w:rsidRDefault="004359F6" w:rsidP="004359F6">
          <w:pPr>
            <w:pStyle w:val="ECD46908692544028FF6A1253232BA33"/>
          </w:pPr>
          <w:r w:rsidRPr="00917330">
            <w:rPr>
              <w:rStyle w:val="Platzhaltertext"/>
              <w:highlight w:val="yellow"/>
            </w:rPr>
            <w:t>Text eingeben</w:t>
          </w:r>
        </w:p>
      </w:docPartBody>
    </w:docPart>
    <w:docPart>
      <w:docPartPr>
        <w:name w:val="ED5931E7F9814A0196B4B997FB35D7CE"/>
        <w:category>
          <w:name w:val="Allgemein"/>
          <w:gallery w:val="placeholder"/>
        </w:category>
        <w:types>
          <w:type w:val="bbPlcHdr"/>
        </w:types>
        <w:behaviors>
          <w:behavior w:val="content"/>
        </w:behaviors>
        <w:guid w:val="{DD09FB27-EDED-4A19-BA93-218F146DE604}"/>
      </w:docPartPr>
      <w:docPartBody>
        <w:p w:rsidR="005202D3" w:rsidRDefault="004359F6" w:rsidP="004359F6">
          <w:pPr>
            <w:pStyle w:val="ED5931E7F9814A0196B4B997FB35D7CE"/>
          </w:pPr>
          <w:r w:rsidRPr="00917330">
            <w:rPr>
              <w:rStyle w:val="Platzhaltertext"/>
              <w:highlight w:val="yellow"/>
            </w:rPr>
            <w:t>Text eingeben</w:t>
          </w:r>
        </w:p>
      </w:docPartBody>
    </w:docPart>
    <w:docPart>
      <w:docPartPr>
        <w:name w:val="3900068B3E8B45A3BDBCBAFB80A83B26"/>
        <w:category>
          <w:name w:val="Allgemein"/>
          <w:gallery w:val="placeholder"/>
        </w:category>
        <w:types>
          <w:type w:val="bbPlcHdr"/>
        </w:types>
        <w:behaviors>
          <w:behavior w:val="content"/>
        </w:behaviors>
        <w:guid w:val="{0B7CEBAD-28C3-40AF-9754-0151ABDA46C8}"/>
      </w:docPartPr>
      <w:docPartBody>
        <w:p w:rsidR="005202D3" w:rsidRDefault="004359F6" w:rsidP="004359F6">
          <w:pPr>
            <w:pStyle w:val="3900068B3E8B45A3BDBCBAFB80A83B26"/>
          </w:pPr>
          <w:r w:rsidRPr="00917330">
            <w:rPr>
              <w:rStyle w:val="Platzhaltertext"/>
              <w:highlight w:val="yellow"/>
            </w:rPr>
            <w:t>Text eingeben</w:t>
          </w:r>
        </w:p>
      </w:docPartBody>
    </w:docPart>
    <w:docPart>
      <w:docPartPr>
        <w:name w:val="F7FA6FA0B40D4BC1BF806F9EF6F3F662"/>
        <w:category>
          <w:name w:val="Allgemein"/>
          <w:gallery w:val="placeholder"/>
        </w:category>
        <w:types>
          <w:type w:val="bbPlcHdr"/>
        </w:types>
        <w:behaviors>
          <w:behavior w:val="content"/>
        </w:behaviors>
        <w:guid w:val="{AA1CCF15-2E99-4964-BDFD-FB339A3C1FB3}"/>
      </w:docPartPr>
      <w:docPartBody>
        <w:p w:rsidR="005202D3" w:rsidRDefault="004359F6" w:rsidP="004359F6">
          <w:pPr>
            <w:pStyle w:val="F7FA6FA0B40D4BC1BF806F9EF6F3F662"/>
          </w:pPr>
          <w:r w:rsidRPr="00917330">
            <w:rPr>
              <w:rStyle w:val="Platzhaltertext"/>
              <w:highlight w:val="yellow"/>
            </w:rPr>
            <w:t>Text eingeben</w:t>
          </w:r>
        </w:p>
      </w:docPartBody>
    </w:docPart>
    <w:docPart>
      <w:docPartPr>
        <w:name w:val="A9D321A5EDC1449C828249CB2C2A510E"/>
        <w:category>
          <w:name w:val="Allgemein"/>
          <w:gallery w:val="placeholder"/>
        </w:category>
        <w:types>
          <w:type w:val="bbPlcHdr"/>
        </w:types>
        <w:behaviors>
          <w:behavior w:val="content"/>
        </w:behaviors>
        <w:guid w:val="{E0A497D9-AB1F-452B-A735-77C71300FE66}"/>
      </w:docPartPr>
      <w:docPartBody>
        <w:p w:rsidR="005202D3" w:rsidRDefault="004359F6" w:rsidP="004359F6">
          <w:pPr>
            <w:pStyle w:val="A9D321A5EDC1449C828249CB2C2A510E"/>
          </w:pPr>
          <w:r w:rsidRPr="00917330">
            <w:rPr>
              <w:rStyle w:val="Platzhaltertext"/>
              <w:highlight w:val="yellow"/>
            </w:rPr>
            <w:t>Text eingeben</w:t>
          </w:r>
        </w:p>
      </w:docPartBody>
    </w:docPart>
    <w:docPart>
      <w:docPartPr>
        <w:name w:val="FD625C1D82AB4D23802480A7360A8C93"/>
        <w:category>
          <w:name w:val="Allgemein"/>
          <w:gallery w:val="placeholder"/>
        </w:category>
        <w:types>
          <w:type w:val="bbPlcHdr"/>
        </w:types>
        <w:behaviors>
          <w:behavior w:val="content"/>
        </w:behaviors>
        <w:guid w:val="{7B91DDE4-01D0-4A3F-886E-487424345027}"/>
      </w:docPartPr>
      <w:docPartBody>
        <w:p w:rsidR="005202D3" w:rsidRDefault="004359F6" w:rsidP="004359F6">
          <w:pPr>
            <w:pStyle w:val="FD625C1D82AB4D23802480A7360A8C93"/>
          </w:pPr>
          <w:r w:rsidRPr="00AE076D">
            <w:rPr>
              <w:rStyle w:val="Platzhaltertext"/>
              <w:highlight w:val="yellow"/>
            </w:rPr>
            <w:t>Anzahl</w:t>
          </w:r>
        </w:p>
      </w:docPartBody>
    </w:docPart>
    <w:docPart>
      <w:docPartPr>
        <w:name w:val="AD2904745E3A4DF398C6BF919FBB5721"/>
        <w:category>
          <w:name w:val="Allgemein"/>
          <w:gallery w:val="placeholder"/>
        </w:category>
        <w:types>
          <w:type w:val="bbPlcHdr"/>
        </w:types>
        <w:behaviors>
          <w:behavior w:val="content"/>
        </w:behaviors>
        <w:guid w:val="{A931B7D1-2A4C-44EF-9365-FEECC2A4488D}"/>
      </w:docPartPr>
      <w:docPartBody>
        <w:p w:rsidR="005202D3" w:rsidRDefault="004359F6" w:rsidP="004359F6">
          <w:pPr>
            <w:pStyle w:val="AD2904745E3A4DF398C6BF919FBB5721"/>
          </w:pPr>
          <w:r w:rsidRPr="00317525">
            <w:rPr>
              <w:rStyle w:val="Platzhaltertext"/>
              <w:highlight w:val="yellow"/>
            </w:rPr>
            <w:t>Text eingeben</w:t>
          </w:r>
        </w:p>
      </w:docPartBody>
    </w:docPart>
    <w:docPart>
      <w:docPartPr>
        <w:name w:val="550F2339F0724D19973600529F529376"/>
        <w:category>
          <w:name w:val="Allgemein"/>
          <w:gallery w:val="placeholder"/>
        </w:category>
        <w:types>
          <w:type w:val="bbPlcHdr"/>
        </w:types>
        <w:behaviors>
          <w:behavior w:val="content"/>
        </w:behaviors>
        <w:guid w:val="{21340CDA-2343-45EE-B28E-7C19FAC8AB6F}"/>
      </w:docPartPr>
      <w:docPartBody>
        <w:p w:rsidR="005202D3" w:rsidRDefault="004359F6" w:rsidP="004359F6">
          <w:pPr>
            <w:pStyle w:val="550F2339F0724D19973600529F529376"/>
          </w:pPr>
          <w:r w:rsidRPr="00AE076D">
            <w:rPr>
              <w:rStyle w:val="Platzhaltertext"/>
              <w:highlight w:val="yellow"/>
            </w:rPr>
            <w:t>Anzahl</w:t>
          </w:r>
        </w:p>
      </w:docPartBody>
    </w:docPart>
    <w:docPart>
      <w:docPartPr>
        <w:name w:val="7DB198B6920C466BB72F6377704F8592"/>
        <w:category>
          <w:name w:val="Allgemein"/>
          <w:gallery w:val="placeholder"/>
        </w:category>
        <w:types>
          <w:type w:val="bbPlcHdr"/>
        </w:types>
        <w:behaviors>
          <w:behavior w:val="content"/>
        </w:behaviors>
        <w:guid w:val="{1639560B-99F0-4B1E-99DB-0C1F9BB93CB5}"/>
      </w:docPartPr>
      <w:docPartBody>
        <w:p w:rsidR="005202D3" w:rsidRDefault="004359F6" w:rsidP="004359F6">
          <w:pPr>
            <w:pStyle w:val="7DB198B6920C466BB72F6377704F8592"/>
          </w:pPr>
          <w:r w:rsidRPr="00917330">
            <w:rPr>
              <w:rStyle w:val="Platzhaltertext"/>
              <w:highlight w:val="yellow"/>
            </w:rPr>
            <w:t>Text eingeben</w:t>
          </w:r>
        </w:p>
      </w:docPartBody>
    </w:docPart>
    <w:docPart>
      <w:docPartPr>
        <w:name w:val="850DC3173B8C44A28BC1EE47552010D3"/>
        <w:category>
          <w:name w:val="Allgemein"/>
          <w:gallery w:val="placeholder"/>
        </w:category>
        <w:types>
          <w:type w:val="bbPlcHdr"/>
        </w:types>
        <w:behaviors>
          <w:behavior w:val="content"/>
        </w:behaviors>
        <w:guid w:val="{83F40F21-B5D9-4B0F-806E-24536E63CA12}"/>
      </w:docPartPr>
      <w:docPartBody>
        <w:p w:rsidR="005202D3" w:rsidRDefault="004359F6" w:rsidP="004359F6">
          <w:pPr>
            <w:pStyle w:val="850DC3173B8C44A28BC1EE47552010D3"/>
          </w:pPr>
          <w:r w:rsidRPr="00917330">
            <w:rPr>
              <w:rStyle w:val="Platzhaltertext"/>
              <w:highlight w:val="yellow"/>
            </w:rPr>
            <w:t>Text eingeben</w:t>
          </w:r>
        </w:p>
      </w:docPartBody>
    </w:docPart>
    <w:docPart>
      <w:docPartPr>
        <w:name w:val="16323FF234D641DEA8734B89A6021818"/>
        <w:category>
          <w:name w:val="Allgemein"/>
          <w:gallery w:val="placeholder"/>
        </w:category>
        <w:types>
          <w:type w:val="bbPlcHdr"/>
        </w:types>
        <w:behaviors>
          <w:behavior w:val="content"/>
        </w:behaviors>
        <w:guid w:val="{10990C35-124D-49AB-A095-990F7CC93B82}"/>
      </w:docPartPr>
      <w:docPartBody>
        <w:p w:rsidR="005202D3" w:rsidRDefault="004359F6" w:rsidP="004359F6">
          <w:pPr>
            <w:pStyle w:val="16323FF234D641DEA8734B89A6021818"/>
          </w:pPr>
          <w:r w:rsidRPr="00917330">
            <w:rPr>
              <w:rStyle w:val="Platzhaltertext"/>
              <w:highlight w:val="yellow"/>
            </w:rPr>
            <w:t>Text eingeben</w:t>
          </w:r>
        </w:p>
      </w:docPartBody>
    </w:docPart>
    <w:docPart>
      <w:docPartPr>
        <w:name w:val="4C1DE3C746AF4C5EBC4D203F3623F44E"/>
        <w:category>
          <w:name w:val="Allgemein"/>
          <w:gallery w:val="placeholder"/>
        </w:category>
        <w:types>
          <w:type w:val="bbPlcHdr"/>
        </w:types>
        <w:behaviors>
          <w:behavior w:val="content"/>
        </w:behaviors>
        <w:guid w:val="{6D88839E-38A9-49A7-B6EF-E4E8F3047EA7}"/>
      </w:docPartPr>
      <w:docPartBody>
        <w:p w:rsidR="005202D3" w:rsidRDefault="004359F6" w:rsidP="004359F6">
          <w:pPr>
            <w:pStyle w:val="4C1DE3C746AF4C5EBC4D203F3623F44E"/>
          </w:pPr>
          <w:r w:rsidRPr="00917330">
            <w:rPr>
              <w:rStyle w:val="Platzhaltertext"/>
              <w:highlight w:val="yellow"/>
            </w:rPr>
            <w:t>Text eingeben</w:t>
          </w:r>
        </w:p>
      </w:docPartBody>
    </w:docPart>
    <w:docPart>
      <w:docPartPr>
        <w:name w:val="F853022F7D6E4FF496412492AF9FED95"/>
        <w:category>
          <w:name w:val="Allgemein"/>
          <w:gallery w:val="placeholder"/>
        </w:category>
        <w:types>
          <w:type w:val="bbPlcHdr"/>
        </w:types>
        <w:behaviors>
          <w:behavior w:val="content"/>
        </w:behaviors>
        <w:guid w:val="{A9EF3B6F-9B87-4977-ABAF-52825C201885}"/>
      </w:docPartPr>
      <w:docPartBody>
        <w:p w:rsidR="005202D3" w:rsidRDefault="004359F6" w:rsidP="004359F6">
          <w:pPr>
            <w:pStyle w:val="F853022F7D6E4FF496412492AF9FED95"/>
          </w:pPr>
          <w:r w:rsidRPr="00917330">
            <w:rPr>
              <w:rStyle w:val="Platzhaltertext"/>
              <w:highlight w:val="yellow"/>
            </w:rPr>
            <w:t>Text eingeben</w:t>
          </w:r>
        </w:p>
      </w:docPartBody>
    </w:docPart>
    <w:docPart>
      <w:docPartPr>
        <w:name w:val="6BF404842AA04AC4855B2E088398EBB7"/>
        <w:category>
          <w:name w:val="Allgemein"/>
          <w:gallery w:val="placeholder"/>
        </w:category>
        <w:types>
          <w:type w:val="bbPlcHdr"/>
        </w:types>
        <w:behaviors>
          <w:behavior w:val="content"/>
        </w:behaviors>
        <w:guid w:val="{3B6E0D60-6C7D-49CD-8394-D346533884EE}"/>
      </w:docPartPr>
      <w:docPartBody>
        <w:p w:rsidR="005202D3" w:rsidRDefault="004359F6" w:rsidP="004359F6">
          <w:pPr>
            <w:pStyle w:val="6BF404842AA04AC4855B2E088398EBB7"/>
          </w:pPr>
          <w:r w:rsidRPr="00917330">
            <w:rPr>
              <w:rStyle w:val="Platzhaltertext"/>
              <w:highlight w:val="yellow"/>
            </w:rPr>
            <w:t>Text eingeben</w:t>
          </w:r>
        </w:p>
      </w:docPartBody>
    </w:docPart>
    <w:docPart>
      <w:docPartPr>
        <w:name w:val="1E6CD6411B6D42159B7A9D24F4929124"/>
        <w:category>
          <w:name w:val="Allgemein"/>
          <w:gallery w:val="placeholder"/>
        </w:category>
        <w:types>
          <w:type w:val="bbPlcHdr"/>
        </w:types>
        <w:behaviors>
          <w:behavior w:val="content"/>
        </w:behaviors>
        <w:guid w:val="{C2B55674-D5D8-4BE5-A5AD-E8032A817BFC}"/>
      </w:docPartPr>
      <w:docPartBody>
        <w:p w:rsidR="005202D3" w:rsidRDefault="004359F6" w:rsidP="004359F6">
          <w:pPr>
            <w:pStyle w:val="1E6CD6411B6D42159B7A9D24F4929124"/>
          </w:pPr>
          <w:r w:rsidRPr="00917330">
            <w:rPr>
              <w:rStyle w:val="Platzhaltertext"/>
              <w:highlight w:val="yellow"/>
            </w:rPr>
            <w:t>Text eingeben</w:t>
          </w:r>
        </w:p>
      </w:docPartBody>
    </w:docPart>
    <w:docPart>
      <w:docPartPr>
        <w:name w:val="647375729E1749708DE1C48C5322FD63"/>
        <w:category>
          <w:name w:val="Allgemein"/>
          <w:gallery w:val="placeholder"/>
        </w:category>
        <w:types>
          <w:type w:val="bbPlcHdr"/>
        </w:types>
        <w:behaviors>
          <w:behavior w:val="content"/>
        </w:behaviors>
        <w:guid w:val="{16AC5AF6-AC65-4292-8E14-056C475AF3BC}"/>
      </w:docPartPr>
      <w:docPartBody>
        <w:p w:rsidR="005202D3" w:rsidRDefault="004359F6" w:rsidP="004359F6">
          <w:pPr>
            <w:pStyle w:val="647375729E1749708DE1C48C5322FD63"/>
          </w:pPr>
          <w:r w:rsidRPr="00917330">
            <w:rPr>
              <w:rStyle w:val="Platzhaltertext"/>
              <w:highlight w:val="yellow"/>
            </w:rPr>
            <w:t>Text eingeben</w:t>
          </w:r>
        </w:p>
      </w:docPartBody>
    </w:docPart>
    <w:docPart>
      <w:docPartPr>
        <w:name w:val="D115325C2A9D45ED8850C49320EBB3C6"/>
        <w:category>
          <w:name w:val="Allgemein"/>
          <w:gallery w:val="placeholder"/>
        </w:category>
        <w:types>
          <w:type w:val="bbPlcHdr"/>
        </w:types>
        <w:behaviors>
          <w:behavior w:val="content"/>
        </w:behaviors>
        <w:guid w:val="{93C0BD59-F7C5-431E-B4D7-8392D63F1E24}"/>
      </w:docPartPr>
      <w:docPartBody>
        <w:p w:rsidR="005202D3" w:rsidRDefault="004359F6" w:rsidP="004359F6">
          <w:pPr>
            <w:pStyle w:val="D115325C2A9D45ED8850C49320EBB3C6"/>
          </w:pPr>
          <w:r w:rsidRPr="00917330">
            <w:rPr>
              <w:rStyle w:val="Platzhaltertext"/>
              <w:highlight w:val="yellow"/>
            </w:rPr>
            <w:t>Text eingeben</w:t>
          </w:r>
        </w:p>
      </w:docPartBody>
    </w:docPart>
    <w:docPart>
      <w:docPartPr>
        <w:name w:val="0165188A19444D20980AA6CC0380DD67"/>
        <w:category>
          <w:name w:val="Allgemein"/>
          <w:gallery w:val="placeholder"/>
        </w:category>
        <w:types>
          <w:type w:val="bbPlcHdr"/>
        </w:types>
        <w:behaviors>
          <w:behavior w:val="content"/>
        </w:behaviors>
        <w:guid w:val="{CB161476-E16A-49D2-BEA1-9E11A54E95C1}"/>
      </w:docPartPr>
      <w:docPartBody>
        <w:p w:rsidR="005202D3" w:rsidRDefault="004359F6" w:rsidP="004359F6">
          <w:pPr>
            <w:pStyle w:val="0165188A19444D20980AA6CC0380DD67"/>
          </w:pPr>
          <w:r w:rsidRPr="00917330">
            <w:rPr>
              <w:rStyle w:val="Platzhaltertext"/>
              <w:highlight w:val="yellow"/>
            </w:rPr>
            <w:t>Text eingeben</w:t>
          </w:r>
        </w:p>
      </w:docPartBody>
    </w:docPart>
    <w:docPart>
      <w:docPartPr>
        <w:name w:val="8675B30AAEA54B798EC54DA33EC47179"/>
        <w:category>
          <w:name w:val="Allgemein"/>
          <w:gallery w:val="placeholder"/>
        </w:category>
        <w:types>
          <w:type w:val="bbPlcHdr"/>
        </w:types>
        <w:behaviors>
          <w:behavior w:val="content"/>
        </w:behaviors>
        <w:guid w:val="{96972DBE-8D50-4DC7-8815-17407BDB5AA3}"/>
      </w:docPartPr>
      <w:docPartBody>
        <w:p w:rsidR="005202D3" w:rsidRDefault="004359F6" w:rsidP="004359F6">
          <w:pPr>
            <w:pStyle w:val="8675B30AAEA54B798EC54DA33EC47179"/>
          </w:pPr>
          <w:r w:rsidRPr="00917330">
            <w:rPr>
              <w:rStyle w:val="Platzhaltertext"/>
              <w:highlight w:val="yellow"/>
            </w:rPr>
            <w:t>Text eingeben</w:t>
          </w:r>
        </w:p>
      </w:docPartBody>
    </w:docPart>
    <w:docPart>
      <w:docPartPr>
        <w:name w:val="D6263479DCF94BC18048578579C96DA6"/>
        <w:category>
          <w:name w:val="Allgemein"/>
          <w:gallery w:val="placeholder"/>
        </w:category>
        <w:types>
          <w:type w:val="bbPlcHdr"/>
        </w:types>
        <w:behaviors>
          <w:behavior w:val="content"/>
        </w:behaviors>
        <w:guid w:val="{EBFBA95C-97B9-46BC-84B3-6F8970791C77}"/>
      </w:docPartPr>
      <w:docPartBody>
        <w:p w:rsidR="005202D3" w:rsidRDefault="004359F6" w:rsidP="004359F6">
          <w:pPr>
            <w:pStyle w:val="D6263479DCF94BC18048578579C96DA6"/>
          </w:pPr>
          <w:r w:rsidRPr="00917330">
            <w:rPr>
              <w:rStyle w:val="Platzhaltertext"/>
              <w:highlight w:val="yellow"/>
            </w:rPr>
            <w:t>Text eingeben</w:t>
          </w:r>
        </w:p>
      </w:docPartBody>
    </w:docPart>
    <w:docPart>
      <w:docPartPr>
        <w:name w:val="5624574B4091429E8C49CFBD9DEF6104"/>
        <w:category>
          <w:name w:val="Allgemein"/>
          <w:gallery w:val="placeholder"/>
        </w:category>
        <w:types>
          <w:type w:val="bbPlcHdr"/>
        </w:types>
        <w:behaviors>
          <w:behavior w:val="content"/>
        </w:behaviors>
        <w:guid w:val="{C3BEC18C-9AFB-4914-BEBD-92C5D1C1D140}"/>
      </w:docPartPr>
      <w:docPartBody>
        <w:p w:rsidR="005202D3" w:rsidRDefault="004359F6" w:rsidP="004359F6">
          <w:pPr>
            <w:pStyle w:val="5624574B4091429E8C49CFBD9DEF6104"/>
          </w:pPr>
          <w:r w:rsidRPr="00917330">
            <w:rPr>
              <w:rStyle w:val="Platzhaltertext"/>
              <w:highlight w:val="yellow"/>
            </w:rPr>
            <w:t>Text eingeben</w:t>
          </w:r>
        </w:p>
      </w:docPartBody>
    </w:docPart>
    <w:docPart>
      <w:docPartPr>
        <w:name w:val="B1979DEF55EA493C9AA3704F852E452B"/>
        <w:category>
          <w:name w:val="Allgemein"/>
          <w:gallery w:val="placeholder"/>
        </w:category>
        <w:types>
          <w:type w:val="bbPlcHdr"/>
        </w:types>
        <w:behaviors>
          <w:behavior w:val="content"/>
        </w:behaviors>
        <w:guid w:val="{2CA1CFA9-436A-4B15-8AEF-D1067009EC7D}"/>
      </w:docPartPr>
      <w:docPartBody>
        <w:p w:rsidR="005202D3" w:rsidRDefault="004359F6" w:rsidP="004359F6">
          <w:pPr>
            <w:pStyle w:val="B1979DEF55EA493C9AA3704F852E452B"/>
          </w:pPr>
          <w:r w:rsidRPr="00917330">
            <w:rPr>
              <w:rStyle w:val="Platzhaltertext"/>
              <w:highlight w:val="yellow"/>
            </w:rPr>
            <w:t>Text eingeben</w:t>
          </w:r>
        </w:p>
      </w:docPartBody>
    </w:docPart>
    <w:docPart>
      <w:docPartPr>
        <w:name w:val="D7603D06D05E4338BC6640312486589F"/>
        <w:category>
          <w:name w:val="Allgemein"/>
          <w:gallery w:val="placeholder"/>
        </w:category>
        <w:types>
          <w:type w:val="bbPlcHdr"/>
        </w:types>
        <w:behaviors>
          <w:behavior w:val="content"/>
        </w:behaviors>
        <w:guid w:val="{8F4C9605-D11D-4BC7-9C84-4892E09D238B}"/>
      </w:docPartPr>
      <w:docPartBody>
        <w:p w:rsidR="005202D3" w:rsidRDefault="004359F6" w:rsidP="004359F6">
          <w:pPr>
            <w:pStyle w:val="D7603D06D05E4338BC6640312486589F"/>
          </w:pPr>
          <w:r w:rsidRPr="00AE076D">
            <w:rPr>
              <w:rStyle w:val="Platzhaltertext"/>
              <w:highlight w:val="yellow"/>
            </w:rPr>
            <w:t>Anzahl</w:t>
          </w:r>
        </w:p>
      </w:docPartBody>
    </w:docPart>
    <w:docPart>
      <w:docPartPr>
        <w:name w:val="0ED6663204DD49478037386347871596"/>
        <w:category>
          <w:name w:val="Allgemein"/>
          <w:gallery w:val="placeholder"/>
        </w:category>
        <w:types>
          <w:type w:val="bbPlcHdr"/>
        </w:types>
        <w:behaviors>
          <w:behavior w:val="content"/>
        </w:behaviors>
        <w:guid w:val="{5DF90C92-19DF-4426-9D2F-BD31BDB8BCD2}"/>
      </w:docPartPr>
      <w:docPartBody>
        <w:p w:rsidR="005202D3" w:rsidRDefault="004359F6" w:rsidP="004359F6">
          <w:pPr>
            <w:pStyle w:val="0ED6663204DD49478037386347871596"/>
          </w:pPr>
          <w:r w:rsidRPr="00317525">
            <w:rPr>
              <w:rStyle w:val="Platzhaltertext"/>
              <w:highlight w:val="yellow"/>
            </w:rPr>
            <w:t>Text eingeben</w:t>
          </w:r>
        </w:p>
      </w:docPartBody>
    </w:docPart>
    <w:docPart>
      <w:docPartPr>
        <w:name w:val="B7BBD405042C48BDAFC5B4F74CEFAE9C"/>
        <w:category>
          <w:name w:val="Allgemein"/>
          <w:gallery w:val="placeholder"/>
        </w:category>
        <w:types>
          <w:type w:val="bbPlcHdr"/>
        </w:types>
        <w:behaviors>
          <w:behavior w:val="content"/>
        </w:behaviors>
        <w:guid w:val="{88C39DA6-D0A2-4FE6-B9CF-909F5E5E30CA}"/>
      </w:docPartPr>
      <w:docPartBody>
        <w:p w:rsidR="005202D3" w:rsidRDefault="004359F6" w:rsidP="004359F6">
          <w:pPr>
            <w:pStyle w:val="B7BBD405042C48BDAFC5B4F74CEFAE9C"/>
          </w:pPr>
          <w:r w:rsidRPr="00AE076D">
            <w:rPr>
              <w:rStyle w:val="Platzhaltertext"/>
              <w:highlight w:val="yellow"/>
            </w:rPr>
            <w:t>Anzahl</w:t>
          </w:r>
        </w:p>
      </w:docPartBody>
    </w:docPart>
    <w:docPart>
      <w:docPartPr>
        <w:name w:val="CB1A49DE3EDE4A6689E5BB52C01977FD"/>
        <w:category>
          <w:name w:val="Allgemein"/>
          <w:gallery w:val="placeholder"/>
        </w:category>
        <w:types>
          <w:type w:val="bbPlcHdr"/>
        </w:types>
        <w:behaviors>
          <w:behavior w:val="content"/>
        </w:behaviors>
        <w:guid w:val="{C88DE07B-3571-46EE-A7DB-ED11C4548EDA}"/>
      </w:docPartPr>
      <w:docPartBody>
        <w:p w:rsidR="005202D3" w:rsidRDefault="004359F6" w:rsidP="004359F6">
          <w:pPr>
            <w:pStyle w:val="CB1A49DE3EDE4A6689E5BB52C01977FD"/>
          </w:pPr>
          <w:r w:rsidRPr="00917330">
            <w:rPr>
              <w:rStyle w:val="Platzhaltertext"/>
              <w:highlight w:val="yellow"/>
            </w:rPr>
            <w:t>Text eingeben</w:t>
          </w:r>
        </w:p>
      </w:docPartBody>
    </w:docPart>
    <w:docPart>
      <w:docPartPr>
        <w:name w:val="17513DD585F44438BA6B63CE73FF002F"/>
        <w:category>
          <w:name w:val="Allgemein"/>
          <w:gallery w:val="placeholder"/>
        </w:category>
        <w:types>
          <w:type w:val="bbPlcHdr"/>
        </w:types>
        <w:behaviors>
          <w:behavior w:val="content"/>
        </w:behaviors>
        <w:guid w:val="{31677A77-C491-47D3-B7FE-B2329410D314}"/>
      </w:docPartPr>
      <w:docPartBody>
        <w:p w:rsidR="005202D3" w:rsidRDefault="004359F6" w:rsidP="004359F6">
          <w:pPr>
            <w:pStyle w:val="17513DD585F44438BA6B63CE73FF002F"/>
          </w:pPr>
          <w:r w:rsidRPr="00917330">
            <w:rPr>
              <w:rStyle w:val="Platzhaltertext"/>
              <w:highlight w:val="yellow"/>
            </w:rPr>
            <w:t>Text eingeben</w:t>
          </w:r>
        </w:p>
      </w:docPartBody>
    </w:docPart>
    <w:docPart>
      <w:docPartPr>
        <w:name w:val="558411943E0847F894D059283D4C17FD"/>
        <w:category>
          <w:name w:val="Allgemein"/>
          <w:gallery w:val="placeholder"/>
        </w:category>
        <w:types>
          <w:type w:val="bbPlcHdr"/>
        </w:types>
        <w:behaviors>
          <w:behavior w:val="content"/>
        </w:behaviors>
        <w:guid w:val="{B8D5E9C7-6332-4405-97D2-67BF3C7E1263}"/>
      </w:docPartPr>
      <w:docPartBody>
        <w:p w:rsidR="005202D3" w:rsidRDefault="004359F6" w:rsidP="004359F6">
          <w:pPr>
            <w:pStyle w:val="558411943E0847F894D059283D4C17FD"/>
          </w:pPr>
          <w:r w:rsidRPr="00917330">
            <w:rPr>
              <w:rStyle w:val="Platzhaltertext"/>
              <w:highlight w:val="yellow"/>
            </w:rPr>
            <w:t>Text eingeben</w:t>
          </w:r>
        </w:p>
      </w:docPartBody>
    </w:docPart>
    <w:docPart>
      <w:docPartPr>
        <w:name w:val="2405DD51801442E8B3839D1CC8AC5098"/>
        <w:category>
          <w:name w:val="Allgemein"/>
          <w:gallery w:val="placeholder"/>
        </w:category>
        <w:types>
          <w:type w:val="bbPlcHdr"/>
        </w:types>
        <w:behaviors>
          <w:behavior w:val="content"/>
        </w:behaviors>
        <w:guid w:val="{34B9955C-ED36-42E6-8866-327143E84448}"/>
      </w:docPartPr>
      <w:docPartBody>
        <w:p w:rsidR="005202D3" w:rsidRDefault="004359F6" w:rsidP="004359F6">
          <w:pPr>
            <w:pStyle w:val="2405DD51801442E8B3839D1CC8AC5098"/>
          </w:pPr>
          <w:r w:rsidRPr="00917330">
            <w:rPr>
              <w:rStyle w:val="Platzhaltertext"/>
              <w:highlight w:val="yellow"/>
            </w:rPr>
            <w:t>Text eingeben</w:t>
          </w:r>
        </w:p>
      </w:docPartBody>
    </w:docPart>
    <w:docPart>
      <w:docPartPr>
        <w:name w:val="DE6F178BD91741FAAF125E1C2A0DE735"/>
        <w:category>
          <w:name w:val="Allgemein"/>
          <w:gallery w:val="placeholder"/>
        </w:category>
        <w:types>
          <w:type w:val="bbPlcHdr"/>
        </w:types>
        <w:behaviors>
          <w:behavior w:val="content"/>
        </w:behaviors>
        <w:guid w:val="{56A1B083-3829-49C5-A55E-770A6EC2427D}"/>
      </w:docPartPr>
      <w:docPartBody>
        <w:p w:rsidR="005202D3" w:rsidRDefault="004359F6" w:rsidP="004359F6">
          <w:pPr>
            <w:pStyle w:val="DE6F178BD91741FAAF125E1C2A0DE735"/>
          </w:pPr>
          <w:r w:rsidRPr="00917330">
            <w:rPr>
              <w:rStyle w:val="Platzhaltertext"/>
              <w:highlight w:val="yellow"/>
            </w:rPr>
            <w:t>Text eingeben</w:t>
          </w:r>
        </w:p>
      </w:docPartBody>
    </w:docPart>
    <w:docPart>
      <w:docPartPr>
        <w:name w:val="5323354F621649368E8D1D1795560DCC"/>
        <w:category>
          <w:name w:val="Allgemein"/>
          <w:gallery w:val="placeholder"/>
        </w:category>
        <w:types>
          <w:type w:val="bbPlcHdr"/>
        </w:types>
        <w:behaviors>
          <w:behavior w:val="content"/>
        </w:behaviors>
        <w:guid w:val="{145D3534-A986-4FAF-A1E4-BCC65DFD54FE}"/>
      </w:docPartPr>
      <w:docPartBody>
        <w:p w:rsidR="005202D3" w:rsidRDefault="004359F6" w:rsidP="004359F6">
          <w:pPr>
            <w:pStyle w:val="5323354F621649368E8D1D1795560DCC"/>
          </w:pPr>
          <w:r w:rsidRPr="00917330">
            <w:rPr>
              <w:rStyle w:val="Platzhaltertext"/>
              <w:highlight w:val="yellow"/>
            </w:rPr>
            <w:t>Text eingeben</w:t>
          </w:r>
        </w:p>
      </w:docPartBody>
    </w:docPart>
    <w:docPart>
      <w:docPartPr>
        <w:name w:val="6BE919EADC564705821068E09867877A"/>
        <w:category>
          <w:name w:val="Allgemein"/>
          <w:gallery w:val="placeholder"/>
        </w:category>
        <w:types>
          <w:type w:val="bbPlcHdr"/>
        </w:types>
        <w:behaviors>
          <w:behavior w:val="content"/>
        </w:behaviors>
        <w:guid w:val="{CB43D951-E02F-4F1F-BC95-683DF471A2EE}"/>
      </w:docPartPr>
      <w:docPartBody>
        <w:p w:rsidR="005202D3" w:rsidRDefault="004359F6" w:rsidP="004359F6">
          <w:pPr>
            <w:pStyle w:val="6BE919EADC564705821068E09867877A"/>
          </w:pPr>
          <w:r w:rsidRPr="00917330">
            <w:rPr>
              <w:rStyle w:val="Platzhaltertext"/>
              <w:highlight w:val="yellow"/>
            </w:rPr>
            <w:t>Text eingeben</w:t>
          </w:r>
        </w:p>
      </w:docPartBody>
    </w:docPart>
    <w:docPart>
      <w:docPartPr>
        <w:name w:val="E853A344E2B74B658AC62759EC02DDBB"/>
        <w:category>
          <w:name w:val="Allgemein"/>
          <w:gallery w:val="placeholder"/>
        </w:category>
        <w:types>
          <w:type w:val="bbPlcHdr"/>
        </w:types>
        <w:behaviors>
          <w:behavior w:val="content"/>
        </w:behaviors>
        <w:guid w:val="{57E2B78A-EC79-4565-926C-C9392C824545}"/>
      </w:docPartPr>
      <w:docPartBody>
        <w:p w:rsidR="005202D3" w:rsidRDefault="004359F6" w:rsidP="004359F6">
          <w:pPr>
            <w:pStyle w:val="E853A344E2B74B658AC62759EC02DDBB"/>
          </w:pPr>
          <w:r w:rsidRPr="00917330">
            <w:rPr>
              <w:rStyle w:val="Platzhaltertext"/>
              <w:highlight w:val="yellow"/>
            </w:rPr>
            <w:t>Text eingeben</w:t>
          </w:r>
        </w:p>
      </w:docPartBody>
    </w:docPart>
    <w:docPart>
      <w:docPartPr>
        <w:name w:val="435558D6C80E4414937CABCCA6EA2CE9"/>
        <w:category>
          <w:name w:val="Allgemein"/>
          <w:gallery w:val="placeholder"/>
        </w:category>
        <w:types>
          <w:type w:val="bbPlcHdr"/>
        </w:types>
        <w:behaviors>
          <w:behavior w:val="content"/>
        </w:behaviors>
        <w:guid w:val="{F420FC9B-0002-449E-A7C0-0CC0AE9C8EBB}"/>
      </w:docPartPr>
      <w:docPartBody>
        <w:p w:rsidR="005202D3" w:rsidRDefault="004359F6" w:rsidP="004359F6">
          <w:pPr>
            <w:pStyle w:val="435558D6C80E4414937CABCCA6EA2CE9"/>
          </w:pPr>
          <w:r w:rsidRPr="00917330">
            <w:rPr>
              <w:rStyle w:val="Platzhaltertext"/>
              <w:highlight w:val="yellow"/>
            </w:rPr>
            <w:t>Text eingeben</w:t>
          </w:r>
        </w:p>
      </w:docPartBody>
    </w:docPart>
    <w:docPart>
      <w:docPartPr>
        <w:name w:val="04B6392653A3440DB7E6E902741FCCF7"/>
        <w:category>
          <w:name w:val="Allgemein"/>
          <w:gallery w:val="placeholder"/>
        </w:category>
        <w:types>
          <w:type w:val="bbPlcHdr"/>
        </w:types>
        <w:behaviors>
          <w:behavior w:val="content"/>
        </w:behaviors>
        <w:guid w:val="{42FA76DF-414E-4373-A667-C901EFD42E2F}"/>
      </w:docPartPr>
      <w:docPartBody>
        <w:p w:rsidR="005202D3" w:rsidRDefault="004359F6" w:rsidP="004359F6">
          <w:pPr>
            <w:pStyle w:val="04B6392653A3440DB7E6E902741FCCF7"/>
          </w:pPr>
          <w:r w:rsidRPr="00917330">
            <w:rPr>
              <w:rStyle w:val="Platzhaltertext"/>
              <w:highlight w:val="yellow"/>
            </w:rPr>
            <w:t>Text eingeben</w:t>
          </w:r>
        </w:p>
      </w:docPartBody>
    </w:docPart>
    <w:docPart>
      <w:docPartPr>
        <w:name w:val="C0A6325077204979AD78753A0BB5E782"/>
        <w:category>
          <w:name w:val="Allgemein"/>
          <w:gallery w:val="placeholder"/>
        </w:category>
        <w:types>
          <w:type w:val="bbPlcHdr"/>
        </w:types>
        <w:behaviors>
          <w:behavior w:val="content"/>
        </w:behaviors>
        <w:guid w:val="{622C6BAF-BC82-4676-B3D6-267E694A3E14}"/>
      </w:docPartPr>
      <w:docPartBody>
        <w:p w:rsidR="005202D3" w:rsidRDefault="004359F6" w:rsidP="004359F6">
          <w:pPr>
            <w:pStyle w:val="C0A6325077204979AD78753A0BB5E782"/>
          </w:pPr>
          <w:r w:rsidRPr="00917330">
            <w:rPr>
              <w:rStyle w:val="Platzhaltertext"/>
              <w:highlight w:val="yellow"/>
            </w:rPr>
            <w:t>Text eingeben</w:t>
          </w:r>
        </w:p>
      </w:docPartBody>
    </w:docPart>
    <w:docPart>
      <w:docPartPr>
        <w:name w:val="6FF849AF426B480B86F51E3023AC5A89"/>
        <w:category>
          <w:name w:val="Allgemein"/>
          <w:gallery w:val="placeholder"/>
        </w:category>
        <w:types>
          <w:type w:val="bbPlcHdr"/>
        </w:types>
        <w:behaviors>
          <w:behavior w:val="content"/>
        </w:behaviors>
        <w:guid w:val="{C0C0433F-559F-4915-BB02-5D4FF9106EE6}"/>
      </w:docPartPr>
      <w:docPartBody>
        <w:p w:rsidR="005202D3" w:rsidRDefault="004359F6" w:rsidP="004359F6">
          <w:pPr>
            <w:pStyle w:val="6FF849AF426B480B86F51E3023AC5A89"/>
          </w:pPr>
          <w:r w:rsidRPr="00917330">
            <w:rPr>
              <w:rStyle w:val="Platzhaltertext"/>
              <w:highlight w:val="yellow"/>
            </w:rPr>
            <w:t>Text eingeben</w:t>
          </w:r>
        </w:p>
      </w:docPartBody>
    </w:docPart>
    <w:docPart>
      <w:docPartPr>
        <w:name w:val="7A058770F1B0463DB681B048476CF112"/>
        <w:category>
          <w:name w:val="Allgemein"/>
          <w:gallery w:val="placeholder"/>
        </w:category>
        <w:types>
          <w:type w:val="bbPlcHdr"/>
        </w:types>
        <w:behaviors>
          <w:behavior w:val="content"/>
        </w:behaviors>
        <w:guid w:val="{F8C824F0-A194-46FD-8ECB-7B9D869A2BDC}"/>
      </w:docPartPr>
      <w:docPartBody>
        <w:p w:rsidR="005202D3" w:rsidRDefault="004359F6" w:rsidP="004359F6">
          <w:pPr>
            <w:pStyle w:val="7A058770F1B0463DB681B048476CF112"/>
          </w:pPr>
          <w:r w:rsidRPr="00917330">
            <w:rPr>
              <w:rStyle w:val="Platzhaltertext"/>
              <w:highlight w:val="yellow"/>
            </w:rPr>
            <w:t>Text eingeben</w:t>
          </w:r>
        </w:p>
      </w:docPartBody>
    </w:docPart>
    <w:docPart>
      <w:docPartPr>
        <w:name w:val="49968FCD5534411CA83D44EDE75786E6"/>
        <w:category>
          <w:name w:val="Allgemein"/>
          <w:gallery w:val="placeholder"/>
        </w:category>
        <w:types>
          <w:type w:val="bbPlcHdr"/>
        </w:types>
        <w:behaviors>
          <w:behavior w:val="content"/>
        </w:behaviors>
        <w:guid w:val="{AF1FC1F7-6BAF-49BE-AF3E-9CD1B0D23628}"/>
      </w:docPartPr>
      <w:docPartBody>
        <w:p w:rsidR="005202D3" w:rsidRDefault="004359F6" w:rsidP="004359F6">
          <w:pPr>
            <w:pStyle w:val="49968FCD5534411CA83D44EDE75786E6"/>
          </w:pPr>
          <w:r w:rsidRPr="00917330">
            <w:rPr>
              <w:rStyle w:val="Platzhaltertext"/>
              <w:highlight w:val="yellow"/>
            </w:rPr>
            <w:t>Text eingeben</w:t>
          </w:r>
        </w:p>
      </w:docPartBody>
    </w:docPart>
    <w:docPart>
      <w:docPartPr>
        <w:name w:val="0FC2EF4F4ABD4564982725E27B4D3144"/>
        <w:category>
          <w:name w:val="Allgemein"/>
          <w:gallery w:val="placeholder"/>
        </w:category>
        <w:types>
          <w:type w:val="bbPlcHdr"/>
        </w:types>
        <w:behaviors>
          <w:behavior w:val="content"/>
        </w:behaviors>
        <w:guid w:val="{0274490C-2C42-42D0-9305-23A337ACFE1C}"/>
      </w:docPartPr>
      <w:docPartBody>
        <w:p w:rsidR="005202D3" w:rsidRDefault="004359F6" w:rsidP="004359F6">
          <w:pPr>
            <w:pStyle w:val="0FC2EF4F4ABD4564982725E27B4D3144"/>
          </w:pPr>
          <w:r w:rsidRPr="00AE076D">
            <w:rPr>
              <w:rStyle w:val="Platzhaltertext"/>
              <w:highlight w:val="yellow"/>
            </w:rPr>
            <w:t>Anzahl</w:t>
          </w:r>
        </w:p>
      </w:docPartBody>
    </w:docPart>
    <w:docPart>
      <w:docPartPr>
        <w:name w:val="0C98DAD5F398430E934F1C3811595566"/>
        <w:category>
          <w:name w:val="Allgemein"/>
          <w:gallery w:val="placeholder"/>
        </w:category>
        <w:types>
          <w:type w:val="bbPlcHdr"/>
        </w:types>
        <w:behaviors>
          <w:behavior w:val="content"/>
        </w:behaviors>
        <w:guid w:val="{F5811AF7-812B-40D6-AB15-94BB11C9D3A7}"/>
      </w:docPartPr>
      <w:docPartBody>
        <w:p w:rsidR="005202D3" w:rsidRDefault="004359F6" w:rsidP="004359F6">
          <w:pPr>
            <w:pStyle w:val="0C98DAD5F398430E934F1C3811595566"/>
          </w:pPr>
          <w:r w:rsidRPr="00317525">
            <w:rPr>
              <w:rStyle w:val="Platzhaltertext"/>
              <w:highlight w:val="yellow"/>
            </w:rPr>
            <w:t>Text eingeben</w:t>
          </w:r>
        </w:p>
      </w:docPartBody>
    </w:docPart>
    <w:docPart>
      <w:docPartPr>
        <w:name w:val="66C5C9E02C3447B98845600B6F4396A8"/>
        <w:category>
          <w:name w:val="Allgemein"/>
          <w:gallery w:val="placeholder"/>
        </w:category>
        <w:types>
          <w:type w:val="bbPlcHdr"/>
        </w:types>
        <w:behaviors>
          <w:behavior w:val="content"/>
        </w:behaviors>
        <w:guid w:val="{CCDC6167-B859-4375-8FAD-8CABB6F609DD}"/>
      </w:docPartPr>
      <w:docPartBody>
        <w:p w:rsidR="005202D3" w:rsidRDefault="004359F6" w:rsidP="004359F6">
          <w:pPr>
            <w:pStyle w:val="66C5C9E02C3447B98845600B6F4396A8"/>
          </w:pPr>
          <w:r w:rsidRPr="00AE076D">
            <w:rPr>
              <w:rStyle w:val="Platzhaltertext"/>
              <w:highlight w:val="yellow"/>
            </w:rPr>
            <w:t>Anzahl</w:t>
          </w:r>
        </w:p>
      </w:docPartBody>
    </w:docPart>
    <w:docPart>
      <w:docPartPr>
        <w:name w:val="AECB25EC52244B63A63B0E5DD2B782A0"/>
        <w:category>
          <w:name w:val="Allgemein"/>
          <w:gallery w:val="placeholder"/>
        </w:category>
        <w:types>
          <w:type w:val="bbPlcHdr"/>
        </w:types>
        <w:behaviors>
          <w:behavior w:val="content"/>
        </w:behaviors>
        <w:guid w:val="{529F94FE-15C2-4E8B-8832-3300D3A7824C}"/>
      </w:docPartPr>
      <w:docPartBody>
        <w:p w:rsidR="005202D3" w:rsidRDefault="004359F6" w:rsidP="004359F6">
          <w:pPr>
            <w:pStyle w:val="AECB25EC52244B63A63B0E5DD2B782A0"/>
          </w:pPr>
          <w:r w:rsidRPr="00917330">
            <w:rPr>
              <w:rStyle w:val="Platzhaltertext"/>
              <w:highlight w:val="yellow"/>
            </w:rPr>
            <w:t>Text eingeben</w:t>
          </w:r>
        </w:p>
      </w:docPartBody>
    </w:docPart>
    <w:docPart>
      <w:docPartPr>
        <w:name w:val="1CCA3241067241139A0F676671E212EA"/>
        <w:category>
          <w:name w:val="Allgemein"/>
          <w:gallery w:val="placeholder"/>
        </w:category>
        <w:types>
          <w:type w:val="bbPlcHdr"/>
        </w:types>
        <w:behaviors>
          <w:behavior w:val="content"/>
        </w:behaviors>
        <w:guid w:val="{137932F0-09BC-408B-A53C-39E438B82593}"/>
      </w:docPartPr>
      <w:docPartBody>
        <w:p w:rsidR="005202D3" w:rsidRDefault="004359F6" w:rsidP="004359F6">
          <w:pPr>
            <w:pStyle w:val="1CCA3241067241139A0F676671E212EA"/>
          </w:pPr>
          <w:r w:rsidRPr="00917330">
            <w:rPr>
              <w:rStyle w:val="Platzhaltertext"/>
              <w:highlight w:val="yellow"/>
            </w:rPr>
            <w:t>Text eingeben</w:t>
          </w:r>
        </w:p>
      </w:docPartBody>
    </w:docPart>
    <w:docPart>
      <w:docPartPr>
        <w:name w:val="BDBD857966B445D28B8A4272C2908121"/>
        <w:category>
          <w:name w:val="Allgemein"/>
          <w:gallery w:val="placeholder"/>
        </w:category>
        <w:types>
          <w:type w:val="bbPlcHdr"/>
        </w:types>
        <w:behaviors>
          <w:behavior w:val="content"/>
        </w:behaviors>
        <w:guid w:val="{BE85754C-0FBD-46EA-9F97-0D2153BF3D29}"/>
      </w:docPartPr>
      <w:docPartBody>
        <w:p w:rsidR="005202D3" w:rsidRDefault="004359F6" w:rsidP="004359F6">
          <w:pPr>
            <w:pStyle w:val="BDBD857966B445D28B8A4272C2908121"/>
          </w:pPr>
          <w:r w:rsidRPr="00917330">
            <w:rPr>
              <w:rStyle w:val="Platzhaltertext"/>
              <w:highlight w:val="yellow"/>
            </w:rPr>
            <w:t>Text eingeben</w:t>
          </w:r>
        </w:p>
      </w:docPartBody>
    </w:docPart>
    <w:docPart>
      <w:docPartPr>
        <w:name w:val="03A08D44380A4656AB6DFF7750BB8F88"/>
        <w:category>
          <w:name w:val="Allgemein"/>
          <w:gallery w:val="placeholder"/>
        </w:category>
        <w:types>
          <w:type w:val="bbPlcHdr"/>
        </w:types>
        <w:behaviors>
          <w:behavior w:val="content"/>
        </w:behaviors>
        <w:guid w:val="{37E2674D-B07C-4739-8AF3-1F8F8CFBD3A7}"/>
      </w:docPartPr>
      <w:docPartBody>
        <w:p w:rsidR="005202D3" w:rsidRDefault="004359F6" w:rsidP="004359F6">
          <w:pPr>
            <w:pStyle w:val="03A08D44380A4656AB6DFF7750BB8F88"/>
          </w:pPr>
          <w:r w:rsidRPr="00917330">
            <w:rPr>
              <w:rStyle w:val="Platzhaltertext"/>
              <w:highlight w:val="yellow"/>
            </w:rPr>
            <w:t>Text eingeben</w:t>
          </w:r>
        </w:p>
      </w:docPartBody>
    </w:docPart>
    <w:docPart>
      <w:docPartPr>
        <w:name w:val="42C12BE5754B45CD9C291BDD45001D81"/>
        <w:category>
          <w:name w:val="Allgemein"/>
          <w:gallery w:val="placeholder"/>
        </w:category>
        <w:types>
          <w:type w:val="bbPlcHdr"/>
        </w:types>
        <w:behaviors>
          <w:behavior w:val="content"/>
        </w:behaviors>
        <w:guid w:val="{DBB3282A-F0B9-42A2-A9C3-E6028C1D3FEB}"/>
      </w:docPartPr>
      <w:docPartBody>
        <w:p w:rsidR="005202D3" w:rsidRDefault="004359F6" w:rsidP="004359F6">
          <w:pPr>
            <w:pStyle w:val="42C12BE5754B45CD9C291BDD45001D81"/>
          </w:pPr>
          <w:r w:rsidRPr="00917330">
            <w:rPr>
              <w:rStyle w:val="Platzhaltertext"/>
              <w:highlight w:val="yellow"/>
            </w:rPr>
            <w:t>Text eingeben</w:t>
          </w:r>
        </w:p>
      </w:docPartBody>
    </w:docPart>
    <w:docPart>
      <w:docPartPr>
        <w:name w:val="804BBEECB5D54B2A8CE4758C350542BC"/>
        <w:category>
          <w:name w:val="Allgemein"/>
          <w:gallery w:val="placeholder"/>
        </w:category>
        <w:types>
          <w:type w:val="bbPlcHdr"/>
        </w:types>
        <w:behaviors>
          <w:behavior w:val="content"/>
        </w:behaviors>
        <w:guid w:val="{1792FE6E-EA50-4C37-81DF-9D08576B7721}"/>
      </w:docPartPr>
      <w:docPartBody>
        <w:p w:rsidR="005202D3" w:rsidRDefault="004359F6" w:rsidP="004359F6">
          <w:pPr>
            <w:pStyle w:val="804BBEECB5D54B2A8CE4758C350542BC"/>
          </w:pPr>
          <w:r w:rsidRPr="00917330">
            <w:rPr>
              <w:rStyle w:val="Platzhaltertext"/>
              <w:highlight w:val="yellow"/>
            </w:rPr>
            <w:t>Text eingeben</w:t>
          </w:r>
        </w:p>
      </w:docPartBody>
    </w:docPart>
    <w:docPart>
      <w:docPartPr>
        <w:name w:val="4EA1148421AD4553977C5DF184523609"/>
        <w:category>
          <w:name w:val="Allgemein"/>
          <w:gallery w:val="placeholder"/>
        </w:category>
        <w:types>
          <w:type w:val="bbPlcHdr"/>
        </w:types>
        <w:behaviors>
          <w:behavior w:val="content"/>
        </w:behaviors>
        <w:guid w:val="{7785C102-66FB-4094-A4D3-8F7E868644C5}"/>
      </w:docPartPr>
      <w:docPartBody>
        <w:p w:rsidR="005202D3" w:rsidRDefault="004359F6" w:rsidP="004359F6">
          <w:pPr>
            <w:pStyle w:val="4EA1148421AD4553977C5DF184523609"/>
          </w:pPr>
          <w:r w:rsidRPr="00917330">
            <w:rPr>
              <w:rStyle w:val="Platzhaltertext"/>
              <w:highlight w:val="yellow"/>
            </w:rPr>
            <w:t>Text eingeben</w:t>
          </w:r>
        </w:p>
      </w:docPartBody>
    </w:docPart>
    <w:docPart>
      <w:docPartPr>
        <w:name w:val="C29B845758664B12A5AE1A487235CF80"/>
        <w:category>
          <w:name w:val="Allgemein"/>
          <w:gallery w:val="placeholder"/>
        </w:category>
        <w:types>
          <w:type w:val="bbPlcHdr"/>
        </w:types>
        <w:behaviors>
          <w:behavior w:val="content"/>
        </w:behaviors>
        <w:guid w:val="{F1F3ADA4-0E99-416B-89A0-5772F7AA6AAF}"/>
      </w:docPartPr>
      <w:docPartBody>
        <w:p w:rsidR="005202D3" w:rsidRDefault="004359F6" w:rsidP="004359F6">
          <w:pPr>
            <w:pStyle w:val="C29B845758664B12A5AE1A487235CF80"/>
          </w:pPr>
          <w:r w:rsidRPr="00917330">
            <w:rPr>
              <w:rStyle w:val="Platzhaltertext"/>
              <w:highlight w:val="yellow"/>
            </w:rPr>
            <w:t>Text eingeben</w:t>
          </w:r>
        </w:p>
      </w:docPartBody>
    </w:docPart>
    <w:docPart>
      <w:docPartPr>
        <w:name w:val="72F5CC9D9D21429E814ADD0DB74146C6"/>
        <w:category>
          <w:name w:val="Allgemein"/>
          <w:gallery w:val="placeholder"/>
        </w:category>
        <w:types>
          <w:type w:val="bbPlcHdr"/>
        </w:types>
        <w:behaviors>
          <w:behavior w:val="content"/>
        </w:behaviors>
        <w:guid w:val="{CE017E24-7A4A-4FB3-B0A0-CCDBF13C8182}"/>
      </w:docPartPr>
      <w:docPartBody>
        <w:p w:rsidR="005202D3" w:rsidRDefault="004359F6" w:rsidP="004359F6">
          <w:pPr>
            <w:pStyle w:val="72F5CC9D9D21429E814ADD0DB74146C6"/>
          </w:pPr>
          <w:r w:rsidRPr="00917330">
            <w:rPr>
              <w:rStyle w:val="Platzhaltertext"/>
              <w:highlight w:val="yellow"/>
            </w:rPr>
            <w:t>Text eingeben</w:t>
          </w:r>
        </w:p>
      </w:docPartBody>
    </w:docPart>
    <w:docPart>
      <w:docPartPr>
        <w:name w:val="B2673104874849CB8EA5024547F6D297"/>
        <w:category>
          <w:name w:val="Allgemein"/>
          <w:gallery w:val="placeholder"/>
        </w:category>
        <w:types>
          <w:type w:val="bbPlcHdr"/>
        </w:types>
        <w:behaviors>
          <w:behavior w:val="content"/>
        </w:behaviors>
        <w:guid w:val="{BD0F4252-E18C-4222-AE9C-FD6460FC82C7}"/>
      </w:docPartPr>
      <w:docPartBody>
        <w:p w:rsidR="005202D3" w:rsidRDefault="004359F6" w:rsidP="004359F6">
          <w:pPr>
            <w:pStyle w:val="B2673104874849CB8EA5024547F6D297"/>
          </w:pPr>
          <w:r w:rsidRPr="00917330">
            <w:rPr>
              <w:rStyle w:val="Platzhaltertext"/>
              <w:highlight w:val="yellow"/>
            </w:rPr>
            <w:t>Text eingeben</w:t>
          </w:r>
        </w:p>
      </w:docPartBody>
    </w:docPart>
    <w:docPart>
      <w:docPartPr>
        <w:name w:val="BB3A392A86644636AC72A469293416C9"/>
        <w:category>
          <w:name w:val="Allgemein"/>
          <w:gallery w:val="placeholder"/>
        </w:category>
        <w:types>
          <w:type w:val="bbPlcHdr"/>
        </w:types>
        <w:behaviors>
          <w:behavior w:val="content"/>
        </w:behaviors>
        <w:guid w:val="{41DE7DB3-16F8-4D04-B7E6-02208274256C}"/>
      </w:docPartPr>
      <w:docPartBody>
        <w:p w:rsidR="005202D3" w:rsidRDefault="004359F6" w:rsidP="004359F6">
          <w:pPr>
            <w:pStyle w:val="BB3A392A86644636AC72A469293416C9"/>
          </w:pPr>
          <w:r w:rsidRPr="00917330">
            <w:rPr>
              <w:rStyle w:val="Platzhaltertext"/>
              <w:highlight w:val="yellow"/>
            </w:rPr>
            <w:t>Text eingeben</w:t>
          </w:r>
        </w:p>
      </w:docPartBody>
    </w:docPart>
    <w:docPart>
      <w:docPartPr>
        <w:name w:val="F1C19F5CB6B24DFDB0F3F96FD313234B"/>
        <w:category>
          <w:name w:val="Allgemein"/>
          <w:gallery w:val="placeholder"/>
        </w:category>
        <w:types>
          <w:type w:val="bbPlcHdr"/>
        </w:types>
        <w:behaviors>
          <w:behavior w:val="content"/>
        </w:behaviors>
        <w:guid w:val="{61B49B2D-128B-4E81-B8D7-F060C7AC4692}"/>
      </w:docPartPr>
      <w:docPartBody>
        <w:p w:rsidR="005202D3" w:rsidRDefault="004359F6" w:rsidP="004359F6">
          <w:pPr>
            <w:pStyle w:val="F1C19F5CB6B24DFDB0F3F96FD313234B"/>
          </w:pPr>
          <w:r w:rsidRPr="00917330">
            <w:rPr>
              <w:rStyle w:val="Platzhaltertext"/>
              <w:highlight w:val="yellow"/>
            </w:rPr>
            <w:t>Text eingeben</w:t>
          </w:r>
        </w:p>
      </w:docPartBody>
    </w:docPart>
    <w:docPart>
      <w:docPartPr>
        <w:name w:val="4E6E5657B06E4B4A83EF3020483EF302"/>
        <w:category>
          <w:name w:val="Allgemein"/>
          <w:gallery w:val="placeholder"/>
        </w:category>
        <w:types>
          <w:type w:val="bbPlcHdr"/>
        </w:types>
        <w:behaviors>
          <w:behavior w:val="content"/>
        </w:behaviors>
        <w:guid w:val="{C9D4D32D-C512-433E-AFC8-01FC9C34733C}"/>
      </w:docPartPr>
      <w:docPartBody>
        <w:p w:rsidR="005202D3" w:rsidRDefault="004359F6" w:rsidP="004359F6">
          <w:pPr>
            <w:pStyle w:val="4E6E5657B06E4B4A83EF3020483EF302"/>
          </w:pPr>
          <w:r w:rsidRPr="00917330">
            <w:rPr>
              <w:rStyle w:val="Platzhaltertext"/>
              <w:highlight w:val="yellow"/>
            </w:rPr>
            <w:t>Text eingeben</w:t>
          </w:r>
        </w:p>
      </w:docPartBody>
    </w:docPart>
    <w:docPart>
      <w:docPartPr>
        <w:name w:val="EEFE597508A54D8DB81E59EB8A583201"/>
        <w:category>
          <w:name w:val="Allgemein"/>
          <w:gallery w:val="placeholder"/>
        </w:category>
        <w:types>
          <w:type w:val="bbPlcHdr"/>
        </w:types>
        <w:behaviors>
          <w:behavior w:val="content"/>
        </w:behaviors>
        <w:guid w:val="{D859E4AB-41E1-4477-9B51-CEFA3400BC33}"/>
      </w:docPartPr>
      <w:docPartBody>
        <w:p w:rsidR="005202D3" w:rsidRDefault="004359F6" w:rsidP="004359F6">
          <w:pPr>
            <w:pStyle w:val="EEFE597508A54D8DB81E59EB8A583201"/>
          </w:pPr>
          <w:r w:rsidRPr="00917330">
            <w:rPr>
              <w:rStyle w:val="Platzhaltertext"/>
              <w:highlight w:val="yellow"/>
            </w:rPr>
            <w:t>Text eingeben</w:t>
          </w:r>
        </w:p>
      </w:docPartBody>
    </w:docPart>
    <w:docPart>
      <w:docPartPr>
        <w:name w:val="B3782CC0B7664FBFBE14C5FE52405905"/>
        <w:category>
          <w:name w:val="Allgemein"/>
          <w:gallery w:val="placeholder"/>
        </w:category>
        <w:types>
          <w:type w:val="bbPlcHdr"/>
        </w:types>
        <w:behaviors>
          <w:behavior w:val="content"/>
        </w:behaviors>
        <w:guid w:val="{A3DEAB3C-FDFA-4966-B0FA-9D70B864EABE}"/>
      </w:docPartPr>
      <w:docPartBody>
        <w:p w:rsidR="005202D3" w:rsidRDefault="004359F6" w:rsidP="004359F6">
          <w:pPr>
            <w:pStyle w:val="B3782CC0B7664FBFBE14C5FE52405905"/>
          </w:pPr>
          <w:r w:rsidRPr="00AE076D">
            <w:rPr>
              <w:rStyle w:val="Platzhaltertext"/>
              <w:highlight w:val="yellow"/>
            </w:rPr>
            <w:t>Anzahl</w:t>
          </w:r>
        </w:p>
      </w:docPartBody>
    </w:docPart>
    <w:docPart>
      <w:docPartPr>
        <w:name w:val="345A3F2E76C946ABBB7E54A06013E342"/>
        <w:category>
          <w:name w:val="Allgemein"/>
          <w:gallery w:val="placeholder"/>
        </w:category>
        <w:types>
          <w:type w:val="bbPlcHdr"/>
        </w:types>
        <w:behaviors>
          <w:behavior w:val="content"/>
        </w:behaviors>
        <w:guid w:val="{91A52D3A-01A4-40FA-99AC-3CCC803CECEE}"/>
      </w:docPartPr>
      <w:docPartBody>
        <w:p w:rsidR="005202D3" w:rsidRDefault="004359F6" w:rsidP="004359F6">
          <w:pPr>
            <w:pStyle w:val="345A3F2E76C946ABBB7E54A06013E342"/>
          </w:pPr>
          <w:r w:rsidRPr="00317525">
            <w:rPr>
              <w:rStyle w:val="Platzhaltertext"/>
              <w:highlight w:val="yellow"/>
            </w:rPr>
            <w:t>Text eingeben</w:t>
          </w:r>
        </w:p>
      </w:docPartBody>
    </w:docPart>
    <w:docPart>
      <w:docPartPr>
        <w:name w:val="CA840FC0DBA241E09D9D212DD6627721"/>
        <w:category>
          <w:name w:val="Allgemein"/>
          <w:gallery w:val="placeholder"/>
        </w:category>
        <w:types>
          <w:type w:val="bbPlcHdr"/>
        </w:types>
        <w:behaviors>
          <w:behavior w:val="content"/>
        </w:behaviors>
        <w:guid w:val="{B335FEC1-E1E2-48E5-B015-AD7B9AABDC8C}"/>
      </w:docPartPr>
      <w:docPartBody>
        <w:p w:rsidR="005202D3" w:rsidRDefault="004359F6" w:rsidP="004359F6">
          <w:pPr>
            <w:pStyle w:val="CA840FC0DBA241E09D9D212DD6627721"/>
          </w:pPr>
          <w:r w:rsidRPr="00AE076D">
            <w:rPr>
              <w:rStyle w:val="Platzhaltertext"/>
              <w:highlight w:val="yellow"/>
            </w:rPr>
            <w:t>Anzahl</w:t>
          </w:r>
        </w:p>
      </w:docPartBody>
    </w:docPart>
    <w:docPart>
      <w:docPartPr>
        <w:name w:val="DD5CBBF997584F06BEF8B343E18465D4"/>
        <w:category>
          <w:name w:val="Allgemein"/>
          <w:gallery w:val="placeholder"/>
        </w:category>
        <w:types>
          <w:type w:val="bbPlcHdr"/>
        </w:types>
        <w:behaviors>
          <w:behavior w:val="content"/>
        </w:behaviors>
        <w:guid w:val="{B015CBA0-EBDF-476F-B669-52E81B49B862}"/>
      </w:docPartPr>
      <w:docPartBody>
        <w:p w:rsidR="005202D3" w:rsidRDefault="004359F6" w:rsidP="004359F6">
          <w:pPr>
            <w:pStyle w:val="DD5CBBF997584F06BEF8B343E18465D4"/>
          </w:pPr>
          <w:r w:rsidRPr="00917330">
            <w:rPr>
              <w:rStyle w:val="Platzhaltertext"/>
              <w:highlight w:val="yellow"/>
            </w:rPr>
            <w:t>Text eingeben</w:t>
          </w:r>
        </w:p>
      </w:docPartBody>
    </w:docPart>
    <w:docPart>
      <w:docPartPr>
        <w:name w:val="47D827D36E164E5197C9E27D27FA4AFF"/>
        <w:category>
          <w:name w:val="Allgemein"/>
          <w:gallery w:val="placeholder"/>
        </w:category>
        <w:types>
          <w:type w:val="bbPlcHdr"/>
        </w:types>
        <w:behaviors>
          <w:behavior w:val="content"/>
        </w:behaviors>
        <w:guid w:val="{6BA5355F-382A-4728-8189-9256D6B33592}"/>
      </w:docPartPr>
      <w:docPartBody>
        <w:p w:rsidR="005202D3" w:rsidRDefault="004359F6" w:rsidP="004359F6">
          <w:pPr>
            <w:pStyle w:val="47D827D36E164E5197C9E27D27FA4AFF"/>
          </w:pPr>
          <w:r w:rsidRPr="00917330">
            <w:rPr>
              <w:rStyle w:val="Platzhaltertext"/>
              <w:highlight w:val="yellow"/>
            </w:rPr>
            <w:t>Text eingeben</w:t>
          </w:r>
        </w:p>
      </w:docPartBody>
    </w:docPart>
    <w:docPart>
      <w:docPartPr>
        <w:name w:val="D6C55D5EA5C6431C8E1F67988B5B42C0"/>
        <w:category>
          <w:name w:val="Allgemein"/>
          <w:gallery w:val="placeholder"/>
        </w:category>
        <w:types>
          <w:type w:val="bbPlcHdr"/>
        </w:types>
        <w:behaviors>
          <w:behavior w:val="content"/>
        </w:behaviors>
        <w:guid w:val="{0F150D5C-6483-4CFF-B10B-06F3C018E9A2}"/>
      </w:docPartPr>
      <w:docPartBody>
        <w:p w:rsidR="005202D3" w:rsidRDefault="004359F6" w:rsidP="004359F6">
          <w:pPr>
            <w:pStyle w:val="D6C55D5EA5C6431C8E1F67988B5B42C0"/>
          </w:pPr>
          <w:r w:rsidRPr="00917330">
            <w:rPr>
              <w:rStyle w:val="Platzhaltertext"/>
              <w:highlight w:val="yellow"/>
            </w:rPr>
            <w:t>Text eingeben</w:t>
          </w:r>
        </w:p>
      </w:docPartBody>
    </w:docPart>
    <w:docPart>
      <w:docPartPr>
        <w:name w:val="D5D2532A5B2D49878713B3461D49809C"/>
        <w:category>
          <w:name w:val="Allgemein"/>
          <w:gallery w:val="placeholder"/>
        </w:category>
        <w:types>
          <w:type w:val="bbPlcHdr"/>
        </w:types>
        <w:behaviors>
          <w:behavior w:val="content"/>
        </w:behaviors>
        <w:guid w:val="{2BBB1E24-8E6F-4801-AFA7-3C79E4590F06}"/>
      </w:docPartPr>
      <w:docPartBody>
        <w:p w:rsidR="005202D3" w:rsidRDefault="004359F6" w:rsidP="004359F6">
          <w:pPr>
            <w:pStyle w:val="D5D2532A5B2D49878713B3461D49809C"/>
          </w:pPr>
          <w:r w:rsidRPr="00917330">
            <w:rPr>
              <w:rStyle w:val="Platzhaltertext"/>
              <w:highlight w:val="yellow"/>
            </w:rPr>
            <w:t>Text eingeben</w:t>
          </w:r>
        </w:p>
      </w:docPartBody>
    </w:docPart>
    <w:docPart>
      <w:docPartPr>
        <w:name w:val="D27213541748445B83B2257A635BF7CE"/>
        <w:category>
          <w:name w:val="Allgemein"/>
          <w:gallery w:val="placeholder"/>
        </w:category>
        <w:types>
          <w:type w:val="bbPlcHdr"/>
        </w:types>
        <w:behaviors>
          <w:behavior w:val="content"/>
        </w:behaviors>
        <w:guid w:val="{8AD5FE3C-ED02-45C4-8344-6CF8BA0A75FA}"/>
      </w:docPartPr>
      <w:docPartBody>
        <w:p w:rsidR="005202D3" w:rsidRDefault="004359F6" w:rsidP="004359F6">
          <w:pPr>
            <w:pStyle w:val="D27213541748445B83B2257A635BF7CE"/>
          </w:pPr>
          <w:r w:rsidRPr="00917330">
            <w:rPr>
              <w:rStyle w:val="Platzhaltertext"/>
              <w:highlight w:val="yellow"/>
            </w:rPr>
            <w:t>Text eingeben</w:t>
          </w:r>
        </w:p>
      </w:docPartBody>
    </w:docPart>
    <w:docPart>
      <w:docPartPr>
        <w:name w:val="DAF9792254D64B7DBF2B5B5D2E186674"/>
        <w:category>
          <w:name w:val="Allgemein"/>
          <w:gallery w:val="placeholder"/>
        </w:category>
        <w:types>
          <w:type w:val="bbPlcHdr"/>
        </w:types>
        <w:behaviors>
          <w:behavior w:val="content"/>
        </w:behaviors>
        <w:guid w:val="{BDF2EFDE-BC6E-4E09-B2F6-61125630880C}"/>
      </w:docPartPr>
      <w:docPartBody>
        <w:p w:rsidR="005202D3" w:rsidRDefault="004359F6" w:rsidP="004359F6">
          <w:pPr>
            <w:pStyle w:val="DAF9792254D64B7DBF2B5B5D2E186674"/>
          </w:pPr>
          <w:r w:rsidRPr="00917330">
            <w:rPr>
              <w:rStyle w:val="Platzhaltertext"/>
              <w:highlight w:val="yellow"/>
            </w:rPr>
            <w:t>Text eingeben</w:t>
          </w:r>
        </w:p>
      </w:docPartBody>
    </w:docPart>
    <w:docPart>
      <w:docPartPr>
        <w:name w:val="B40A711796584F0AA1669E8409A5BF0D"/>
        <w:category>
          <w:name w:val="Allgemein"/>
          <w:gallery w:val="placeholder"/>
        </w:category>
        <w:types>
          <w:type w:val="bbPlcHdr"/>
        </w:types>
        <w:behaviors>
          <w:behavior w:val="content"/>
        </w:behaviors>
        <w:guid w:val="{56F88DE7-E991-447D-A7F6-7E93D9EECF78}"/>
      </w:docPartPr>
      <w:docPartBody>
        <w:p w:rsidR="005202D3" w:rsidRDefault="004359F6" w:rsidP="004359F6">
          <w:pPr>
            <w:pStyle w:val="B40A711796584F0AA1669E8409A5BF0D"/>
          </w:pPr>
          <w:r w:rsidRPr="00917330">
            <w:rPr>
              <w:rStyle w:val="Platzhaltertext"/>
              <w:highlight w:val="yellow"/>
            </w:rPr>
            <w:t>Text eingeben</w:t>
          </w:r>
        </w:p>
      </w:docPartBody>
    </w:docPart>
    <w:docPart>
      <w:docPartPr>
        <w:name w:val="89876369FCD74FAA944515715F6B2A79"/>
        <w:category>
          <w:name w:val="Allgemein"/>
          <w:gallery w:val="placeholder"/>
        </w:category>
        <w:types>
          <w:type w:val="bbPlcHdr"/>
        </w:types>
        <w:behaviors>
          <w:behavior w:val="content"/>
        </w:behaviors>
        <w:guid w:val="{BD8FD98B-B582-4B20-9D90-95822641E38B}"/>
      </w:docPartPr>
      <w:docPartBody>
        <w:p w:rsidR="005202D3" w:rsidRDefault="004359F6" w:rsidP="004359F6">
          <w:pPr>
            <w:pStyle w:val="89876369FCD74FAA944515715F6B2A79"/>
          </w:pPr>
          <w:r w:rsidRPr="00917330">
            <w:rPr>
              <w:rStyle w:val="Platzhaltertext"/>
              <w:highlight w:val="yellow"/>
            </w:rPr>
            <w:t>Text eingeben</w:t>
          </w:r>
        </w:p>
      </w:docPartBody>
    </w:docPart>
    <w:docPart>
      <w:docPartPr>
        <w:name w:val="EE2BC9FD0EE44047A06BA0341D16DD99"/>
        <w:category>
          <w:name w:val="Allgemein"/>
          <w:gallery w:val="placeholder"/>
        </w:category>
        <w:types>
          <w:type w:val="bbPlcHdr"/>
        </w:types>
        <w:behaviors>
          <w:behavior w:val="content"/>
        </w:behaviors>
        <w:guid w:val="{B66B6873-51BC-46B7-B6BD-CAC630BF0B96}"/>
      </w:docPartPr>
      <w:docPartBody>
        <w:p w:rsidR="005202D3" w:rsidRDefault="004359F6" w:rsidP="004359F6">
          <w:pPr>
            <w:pStyle w:val="EE2BC9FD0EE44047A06BA0341D16DD99"/>
          </w:pPr>
          <w:r w:rsidRPr="00917330">
            <w:rPr>
              <w:rStyle w:val="Platzhaltertext"/>
              <w:highlight w:val="yellow"/>
            </w:rPr>
            <w:t>Text eingeben</w:t>
          </w:r>
        </w:p>
      </w:docPartBody>
    </w:docPart>
    <w:docPart>
      <w:docPartPr>
        <w:name w:val="A5AC147B13E44F2C8DC3D9BE39EA885A"/>
        <w:category>
          <w:name w:val="Allgemein"/>
          <w:gallery w:val="placeholder"/>
        </w:category>
        <w:types>
          <w:type w:val="bbPlcHdr"/>
        </w:types>
        <w:behaviors>
          <w:behavior w:val="content"/>
        </w:behaviors>
        <w:guid w:val="{3F070E4C-7A03-4B0E-9069-DB09A1AAC45B}"/>
      </w:docPartPr>
      <w:docPartBody>
        <w:p w:rsidR="005202D3" w:rsidRDefault="004359F6" w:rsidP="004359F6">
          <w:pPr>
            <w:pStyle w:val="A5AC147B13E44F2C8DC3D9BE39EA885A"/>
          </w:pPr>
          <w:r w:rsidRPr="00917330">
            <w:rPr>
              <w:rStyle w:val="Platzhaltertext"/>
              <w:highlight w:val="yellow"/>
            </w:rPr>
            <w:t>Text eingeben</w:t>
          </w:r>
        </w:p>
      </w:docPartBody>
    </w:docPart>
    <w:docPart>
      <w:docPartPr>
        <w:name w:val="E6F1DA2FB30A4D849478E8782339F1EC"/>
        <w:category>
          <w:name w:val="Allgemein"/>
          <w:gallery w:val="placeholder"/>
        </w:category>
        <w:types>
          <w:type w:val="bbPlcHdr"/>
        </w:types>
        <w:behaviors>
          <w:behavior w:val="content"/>
        </w:behaviors>
        <w:guid w:val="{8705A09D-82B8-48A1-89BF-BAE6D3BA8EE9}"/>
      </w:docPartPr>
      <w:docPartBody>
        <w:p w:rsidR="005202D3" w:rsidRDefault="004359F6" w:rsidP="004359F6">
          <w:pPr>
            <w:pStyle w:val="E6F1DA2FB30A4D849478E8782339F1EC"/>
          </w:pPr>
          <w:r w:rsidRPr="00917330">
            <w:rPr>
              <w:rStyle w:val="Platzhaltertext"/>
              <w:highlight w:val="yellow"/>
            </w:rPr>
            <w:t>Text eingeben</w:t>
          </w:r>
        </w:p>
      </w:docPartBody>
    </w:docPart>
    <w:docPart>
      <w:docPartPr>
        <w:name w:val="EA4E47AD71094A9984A81B398908FF23"/>
        <w:category>
          <w:name w:val="Allgemein"/>
          <w:gallery w:val="placeholder"/>
        </w:category>
        <w:types>
          <w:type w:val="bbPlcHdr"/>
        </w:types>
        <w:behaviors>
          <w:behavior w:val="content"/>
        </w:behaviors>
        <w:guid w:val="{777AAA13-6D75-4EFC-A883-1815D530825F}"/>
      </w:docPartPr>
      <w:docPartBody>
        <w:p w:rsidR="005202D3" w:rsidRDefault="004359F6" w:rsidP="004359F6">
          <w:pPr>
            <w:pStyle w:val="EA4E47AD71094A9984A81B398908FF23"/>
          </w:pPr>
          <w:r w:rsidRPr="00917330">
            <w:rPr>
              <w:rStyle w:val="Platzhaltertext"/>
              <w:highlight w:val="yellow"/>
            </w:rPr>
            <w:t>Text eingeben</w:t>
          </w:r>
        </w:p>
      </w:docPartBody>
    </w:docPart>
    <w:docPart>
      <w:docPartPr>
        <w:name w:val="ECD3841504B04A5989BF14F2DCC13259"/>
        <w:category>
          <w:name w:val="Allgemein"/>
          <w:gallery w:val="placeholder"/>
        </w:category>
        <w:types>
          <w:type w:val="bbPlcHdr"/>
        </w:types>
        <w:behaviors>
          <w:behavior w:val="content"/>
        </w:behaviors>
        <w:guid w:val="{2E1A615D-D773-4CFF-81F0-72096908DD44}"/>
      </w:docPartPr>
      <w:docPartBody>
        <w:p w:rsidR="005202D3" w:rsidRDefault="004359F6" w:rsidP="004359F6">
          <w:pPr>
            <w:pStyle w:val="ECD3841504B04A5989BF14F2DCC13259"/>
          </w:pPr>
          <w:r w:rsidRPr="00917330">
            <w:rPr>
              <w:rStyle w:val="Platzhaltertext"/>
              <w:highlight w:val="yellow"/>
            </w:rPr>
            <w:t>Text eingeben</w:t>
          </w:r>
        </w:p>
      </w:docPartBody>
    </w:docPart>
    <w:docPart>
      <w:docPartPr>
        <w:name w:val="633B7D75CC2B455EBD7884DE8A2DB25A"/>
        <w:category>
          <w:name w:val="Allgemein"/>
          <w:gallery w:val="placeholder"/>
        </w:category>
        <w:types>
          <w:type w:val="bbPlcHdr"/>
        </w:types>
        <w:behaviors>
          <w:behavior w:val="content"/>
        </w:behaviors>
        <w:guid w:val="{EBF79866-1AF3-4837-A529-25CACED517C1}"/>
      </w:docPartPr>
      <w:docPartBody>
        <w:p w:rsidR="005202D3" w:rsidRDefault="004359F6" w:rsidP="004359F6">
          <w:pPr>
            <w:pStyle w:val="633B7D75CC2B455EBD7884DE8A2DB25A"/>
          </w:pPr>
          <w:r w:rsidRPr="00917330">
            <w:rPr>
              <w:rStyle w:val="Platzhaltertext"/>
              <w:highlight w:val="yellow"/>
            </w:rPr>
            <w:t>Text eingeben</w:t>
          </w:r>
        </w:p>
      </w:docPartBody>
    </w:docPart>
    <w:docPart>
      <w:docPartPr>
        <w:name w:val="A26FE94B7D9E45AEBFC2F1EF27A73100"/>
        <w:category>
          <w:name w:val="Allgemein"/>
          <w:gallery w:val="placeholder"/>
        </w:category>
        <w:types>
          <w:type w:val="bbPlcHdr"/>
        </w:types>
        <w:behaviors>
          <w:behavior w:val="content"/>
        </w:behaviors>
        <w:guid w:val="{13FF0B8A-A489-47DD-ACDA-07090D5782C0}"/>
      </w:docPartPr>
      <w:docPartBody>
        <w:p w:rsidR="005202D3" w:rsidRDefault="004359F6" w:rsidP="004359F6">
          <w:pPr>
            <w:pStyle w:val="A26FE94B7D9E45AEBFC2F1EF27A73100"/>
          </w:pPr>
          <w:r w:rsidRPr="00AE076D">
            <w:rPr>
              <w:rStyle w:val="Platzhaltertext"/>
              <w:highlight w:val="yellow"/>
            </w:rPr>
            <w:t>Anzahl</w:t>
          </w:r>
        </w:p>
      </w:docPartBody>
    </w:docPart>
    <w:docPart>
      <w:docPartPr>
        <w:name w:val="44A80C2B16CF4FA89DD290B3EFD43A29"/>
        <w:category>
          <w:name w:val="Allgemein"/>
          <w:gallery w:val="placeholder"/>
        </w:category>
        <w:types>
          <w:type w:val="bbPlcHdr"/>
        </w:types>
        <w:behaviors>
          <w:behavior w:val="content"/>
        </w:behaviors>
        <w:guid w:val="{6014AE3F-5719-47B9-A8F3-7A00535AA0A9}"/>
      </w:docPartPr>
      <w:docPartBody>
        <w:p w:rsidR="005202D3" w:rsidRDefault="004359F6" w:rsidP="004359F6">
          <w:pPr>
            <w:pStyle w:val="44A80C2B16CF4FA89DD290B3EFD43A29"/>
          </w:pPr>
          <w:r w:rsidRPr="00317525">
            <w:rPr>
              <w:rStyle w:val="Platzhaltertext"/>
              <w:highlight w:val="yellow"/>
            </w:rPr>
            <w:t>Text eingeben</w:t>
          </w:r>
        </w:p>
      </w:docPartBody>
    </w:docPart>
    <w:docPart>
      <w:docPartPr>
        <w:name w:val="0B6B747A88F74881864B63DA57DC954C"/>
        <w:category>
          <w:name w:val="Allgemein"/>
          <w:gallery w:val="placeholder"/>
        </w:category>
        <w:types>
          <w:type w:val="bbPlcHdr"/>
        </w:types>
        <w:behaviors>
          <w:behavior w:val="content"/>
        </w:behaviors>
        <w:guid w:val="{5AD3A290-C5D6-4BDD-9176-605524DEF9A0}"/>
      </w:docPartPr>
      <w:docPartBody>
        <w:p w:rsidR="005202D3" w:rsidRDefault="004359F6" w:rsidP="004359F6">
          <w:pPr>
            <w:pStyle w:val="0B6B747A88F74881864B63DA57DC954C"/>
          </w:pPr>
          <w:r w:rsidRPr="00AE076D">
            <w:rPr>
              <w:rStyle w:val="Platzhaltertext"/>
              <w:highlight w:val="yellow"/>
            </w:rPr>
            <w:t>Anzahl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24FB0"/>
    <w:rsid w:val="00086D55"/>
    <w:rsid w:val="000D1030"/>
    <w:rsid w:val="00122251"/>
    <w:rsid w:val="00225DAB"/>
    <w:rsid w:val="003F56ED"/>
    <w:rsid w:val="004216F2"/>
    <w:rsid w:val="004359F6"/>
    <w:rsid w:val="0051028B"/>
    <w:rsid w:val="005202D3"/>
    <w:rsid w:val="00741B73"/>
    <w:rsid w:val="00741FFB"/>
    <w:rsid w:val="00793FAA"/>
    <w:rsid w:val="00876208"/>
    <w:rsid w:val="008C730E"/>
    <w:rsid w:val="00A24715"/>
    <w:rsid w:val="00BA25B4"/>
    <w:rsid w:val="00BC1F67"/>
    <w:rsid w:val="00C11135"/>
    <w:rsid w:val="00D23C1D"/>
    <w:rsid w:val="00DA04DA"/>
    <w:rsid w:val="00F46104"/>
    <w:rsid w:val="00F55B64"/>
    <w:rsid w:val="00F742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6208"/>
    <w:rPr>
      <w:color w:val="808080"/>
    </w:rPr>
  </w:style>
  <w:style w:type="paragraph" w:customStyle="1" w:styleId="7DBD44E610C54CE7A39DE8EEE075F390">
    <w:name w:val="7DBD44E610C54CE7A39DE8EEE075F390"/>
    <w:rsid w:val="004359F6"/>
    <w:rPr>
      <w:kern w:val="2"/>
      <w14:ligatures w14:val="standardContextual"/>
    </w:rPr>
  </w:style>
  <w:style w:type="paragraph" w:customStyle="1" w:styleId="769F9DADF53F4263AA56A352C5A7D953">
    <w:name w:val="769F9DADF53F4263AA56A352C5A7D953"/>
    <w:rsid w:val="004359F6"/>
    <w:rPr>
      <w:kern w:val="2"/>
      <w14:ligatures w14:val="standardContextual"/>
    </w:rPr>
  </w:style>
  <w:style w:type="paragraph" w:customStyle="1" w:styleId="02374C5A3146498E85FE5BD742B4DE0E">
    <w:name w:val="02374C5A3146498E85FE5BD742B4DE0E"/>
    <w:rsid w:val="004359F6"/>
    <w:rPr>
      <w:kern w:val="2"/>
      <w14:ligatures w14:val="standardContextual"/>
    </w:rPr>
  </w:style>
  <w:style w:type="paragraph" w:customStyle="1" w:styleId="9B64B165394E44E989E9679A03798A48">
    <w:name w:val="9B64B165394E44E989E9679A03798A48"/>
    <w:rsid w:val="004359F6"/>
    <w:rPr>
      <w:kern w:val="2"/>
      <w14:ligatures w14:val="standardContextual"/>
    </w:rPr>
  </w:style>
  <w:style w:type="paragraph" w:customStyle="1" w:styleId="D453DE7D464C453B9C86502166EA9F6D">
    <w:name w:val="D453DE7D464C453B9C86502166EA9F6D"/>
    <w:rsid w:val="004359F6"/>
    <w:rPr>
      <w:kern w:val="2"/>
      <w14:ligatures w14:val="standardContextual"/>
    </w:rPr>
  </w:style>
  <w:style w:type="paragraph" w:customStyle="1" w:styleId="9655A055CF834F5ABA2298344A72D33B">
    <w:name w:val="9655A055CF834F5ABA2298344A72D33B"/>
    <w:rsid w:val="004359F6"/>
    <w:rPr>
      <w:kern w:val="2"/>
      <w14:ligatures w14:val="standardContextual"/>
    </w:rPr>
  </w:style>
  <w:style w:type="paragraph" w:customStyle="1" w:styleId="7B10CB355B7748E682B9A86733DB9A3A">
    <w:name w:val="7B10CB355B7748E682B9A86733DB9A3A"/>
    <w:rsid w:val="004359F6"/>
    <w:rPr>
      <w:kern w:val="2"/>
      <w14:ligatures w14:val="standardContextual"/>
    </w:rPr>
  </w:style>
  <w:style w:type="paragraph" w:customStyle="1" w:styleId="D227B635762645928320DC2D1BAD4C05">
    <w:name w:val="D227B635762645928320DC2D1BAD4C05"/>
    <w:rsid w:val="004359F6"/>
    <w:rPr>
      <w:kern w:val="2"/>
      <w14:ligatures w14:val="standardContextual"/>
    </w:rPr>
  </w:style>
  <w:style w:type="paragraph" w:customStyle="1" w:styleId="C3D219A18A9F410D96D8F45AE2539D61">
    <w:name w:val="C3D219A18A9F410D96D8F45AE2539D61"/>
    <w:rsid w:val="004359F6"/>
    <w:rPr>
      <w:kern w:val="2"/>
      <w14:ligatures w14:val="standardContextual"/>
    </w:rPr>
  </w:style>
  <w:style w:type="paragraph" w:customStyle="1" w:styleId="7ED178E2A88D4FAEAAC3B54D53AED823">
    <w:name w:val="7ED178E2A88D4FAEAAC3B54D53AED823"/>
    <w:rsid w:val="004359F6"/>
    <w:rPr>
      <w:kern w:val="2"/>
      <w14:ligatures w14:val="standardContextual"/>
    </w:rPr>
  </w:style>
  <w:style w:type="paragraph" w:customStyle="1" w:styleId="ECD46908692544028FF6A1253232BA33">
    <w:name w:val="ECD46908692544028FF6A1253232BA33"/>
    <w:rsid w:val="004359F6"/>
    <w:rPr>
      <w:kern w:val="2"/>
      <w14:ligatures w14:val="standardContextual"/>
    </w:rPr>
  </w:style>
  <w:style w:type="paragraph" w:customStyle="1" w:styleId="ED5931E7F9814A0196B4B997FB35D7CE">
    <w:name w:val="ED5931E7F9814A0196B4B997FB35D7CE"/>
    <w:rsid w:val="004359F6"/>
    <w:rPr>
      <w:kern w:val="2"/>
      <w14:ligatures w14:val="standardContextual"/>
    </w:rPr>
  </w:style>
  <w:style w:type="paragraph" w:customStyle="1" w:styleId="3900068B3E8B45A3BDBCBAFB80A83B26">
    <w:name w:val="3900068B3E8B45A3BDBCBAFB80A83B26"/>
    <w:rsid w:val="004359F6"/>
    <w:rPr>
      <w:kern w:val="2"/>
      <w14:ligatures w14:val="standardContextual"/>
    </w:rPr>
  </w:style>
  <w:style w:type="paragraph" w:customStyle="1" w:styleId="F7FA6FA0B40D4BC1BF806F9EF6F3F662">
    <w:name w:val="F7FA6FA0B40D4BC1BF806F9EF6F3F662"/>
    <w:rsid w:val="004359F6"/>
    <w:rPr>
      <w:kern w:val="2"/>
      <w14:ligatures w14:val="standardContextual"/>
    </w:rPr>
  </w:style>
  <w:style w:type="paragraph" w:customStyle="1" w:styleId="A9D321A5EDC1449C828249CB2C2A510E">
    <w:name w:val="A9D321A5EDC1449C828249CB2C2A510E"/>
    <w:rsid w:val="004359F6"/>
    <w:rPr>
      <w:kern w:val="2"/>
      <w14:ligatures w14:val="standardContextual"/>
    </w:rPr>
  </w:style>
  <w:style w:type="paragraph" w:customStyle="1" w:styleId="FD625C1D82AB4D23802480A7360A8C93">
    <w:name w:val="FD625C1D82AB4D23802480A7360A8C93"/>
    <w:rsid w:val="004359F6"/>
    <w:rPr>
      <w:kern w:val="2"/>
      <w14:ligatures w14:val="standardContextual"/>
    </w:rPr>
  </w:style>
  <w:style w:type="paragraph" w:customStyle="1" w:styleId="AD2904745E3A4DF398C6BF919FBB5721">
    <w:name w:val="AD2904745E3A4DF398C6BF919FBB5721"/>
    <w:rsid w:val="004359F6"/>
    <w:rPr>
      <w:kern w:val="2"/>
      <w14:ligatures w14:val="standardContextual"/>
    </w:rPr>
  </w:style>
  <w:style w:type="paragraph" w:customStyle="1" w:styleId="550F2339F0724D19973600529F529376">
    <w:name w:val="550F2339F0724D19973600529F529376"/>
    <w:rsid w:val="004359F6"/>
    <w:rPr>
      <w:kern w:val="2"/>
      <w14:ligatures w14:val="standardContextual"/>
    </w:rPr>
  </w:style>
  <w:style w:type="paragraph" w:customStyle="1" w:styleId="7DB198B6920C466BB72F6377704F8592">
    <w:name w:val="7DB198B6920C466BB72F6377704F8592"/>
    <w:rsid w:val="004359F6"/>
    <w:rPr>
      <w:kern w:val="2"/>
      <w14:ligatures w14:val="standardContextual"/>
    </w:rPr>
  </w:style>
  <w:style w:type="paragraph" w:customStyle="1" w:styleId="850DC3173B8C44A28BC1EE47552010D3">
    <w:name w:val="850DC3173B8C44A28BC1EE47552010D3"/>
    <w:rsid w:val="004359F6"/>
    <w:rPr>
      <w:kern w:val="2"/>
      <w14:ligatures w14:val="standardContextual"/>
    </w:rPr>
  </w:style>
  <w:style w:type="paragraph" w:customStyle="1" w:styleId="16323FF234D641DEA8734B89A6021818">
    <w:name w:val="16323FF234D641DEA8734B89A6021818"/>
    <w:rsid w:val="004359F6"/>
    <w:rPr>
      <w:kern w:val="2"/>
      <w14:ligatures w14:val="standardContextual"/>
    </w:rPr>
  </w:style>
  <w:style w:type="paragraph" w:customStyle="1" w:styleId="4C1DE3C746AF4C5EBC4D203F3623F44E">
    <w:name w:val="4C1DE3C746AF4C5EBC4D203F3623F44E"/>
    <w:rsid w:val="004359F6"/>
    <w:rPr>
      <w:kern w:val="2"/>
      <w14:ligatures w14:val="standardContextual"/>
    </w:rPr>
  </w:style>
  <w:style w:type="paragraph" w:customStyle="1" w:styleId="F853022F7D6E4FF496412492AF9FED95">
    <w:name w:val="F853022F7D6E4FF496412492AF9FED95"/>
    <w:rsid w:val="004359F6"/>
    <w:rPr>
      <w:kern w:val="2"/>
      <w14:ligatures w14:val="standardContextual"/>
    </w:rPr>
  </w:style>
  <w:style w:type="paragraph" w:customStyle="1" w:styleId="6BF404842AA04AC4855B2E088398EBB7">
    <w:name w:val="6BF404842AA04AC4855B2E088398EBB7"/>
    <w:rsid w:val="004359F6"/>
    <w:rPr>
      <w:kern w:val="2"/>
      <w14:ligatures w14:val="standardContextual"/>
    </w:rPr>
  </w:style>
  <w:style w:type="paragraph" w:customStyle="1" w:styleId="1E6CD6411B6D42159B7A9D24F4929124">
    <w:name w:val="1E6CD6411B6D42159B7A9D24F4929124"/>
    <w:rsid w:val="004359F6"/>
    <w:rPr>
      <w:kern w:val="2"/>
      <w14:ligatures w14:val="standardContextual"/>
    </w:rPr>
  </w:style>
  <w:style w:type="paragraph" w:customStyle="1" w:styleId="647375729E1749708DE1C48C5322FD63">
    <w:name w:val="647375729E1749708DE1C48C5322FD63"/>
    <w:rsid w:val="004359F6"/>
    <w:rPr>
      <w:kern w:val="2"/>
      <w14:ligatures w14:val="standardContextual"/>
    </w:rPr>
  </w:style>
  <w:style w:type="paragraph" w:customStyle="1" w:styleId="D115325C2A9D45ED8850C49320EBB3C6">
    <w:name w:val="D115325C2A9D45ED8850C49320EBB3C6"/>
    <w:rsid w:val="004359F6"/>
    <w:rPr>
      <w:kern w:val="2"/>
      <w14:ligatures w14:val="standardContextual"/>
    </w:rPr>
  </w:style>
  <w:style w:type="paragraph" w:customStyle="1" w:styleId="0165188A19444D20980AA6CC0380DD67">
    <w:name w:val="0165188A19444D20980AA6CC0380DD67"/>
    <w:rsid w:val="004359F6"/>
    <w:rPr>
      <w:kern w:val="2"/>
      <w14:ligatures w14:val="standardContextual"/>
    </w:rPr>
  </w:style>
  <w:style w:type="paragraph" w:customStyle="1" w:styleId="8675B30AAEA54B798EC54DA33EC47179">
    <w:name w:val="8675B30AAEA54B798EC54DA33EC47179"/>
    <w:rsid w:val="004359F6"/>
    <w:rPr>
      <w:kern w:val="2"/>
      <w14:ligatures w14:val="standardContextual"/>
    </w:rPr>
  </w:style>
  <w:style w:type="paragraph" w:customStyle="1" w:styleId="D6263479DCF94BC18048578579C96DA6">
    <w:name w:val="D6263479DCF94BC18048578579C96DA6"/>
    <w:rsid w:val="004359F6"/>
    <w:rPr>
      <w:kern w:val="2"/>
      <w14:ligatures w14:val="standardContextual"/>
    </w:rPr>
  </w:style>
  <w:style w:type="paragraph" w:customStyle="1" w:styleId="5624574B4091429E8C49CFBD9DEF6104">
    <w:name w:val="5624574B4091429E8C49CFBD9DEF6104"/>
    <w:rsid w:val="004359F6"/>
    <w:rPr>
      <w:kern w:val="2"/>
      <w14:ligatures w14:val="standardContextual"/>
    </w:rPr>
  </w:style>
  <w:style w:type="paragraph" w:customStyle="1" w:styleId="B1979DEF55EA493C9AA3704F852E452B">
    <w:name w:val="B1979DEF55EA493C9AA3704F852E452B"/>
    <w:rsid w:val="004359F6"/>
    <w:rPr>
      <w:kern w:val="2"/>
      <w14:ligatures w14:val="standardContextual"/>
    </w:rPr>
  </w:style>
  <w:style w:type="paragraph" w:customStyle="1" w:styleId="D7603D06D05E4338BC6640312486589F">
    <w:name w:val="D7603D06D05E4338BC6640312486589F"/>
    <w:rsid w:val="004359F6"/>
    <w:rPr>
      <w:kern w:val="2"/>
      <w14:ligatures w14:val="standardContextual"/>
    </w:rPr>
  </w:style>
  <w:style w:type="paragraph" w:customStyle="1" w:styleId="0ED6663204DD49478037386347871596">
    <w:name w:val="0ED6663204DD49478037386347871596"/>
    <w:rsid w:val="004359F6"/>
    <w:rPr>
      <w:kern w:val="2"/>
      <w14:ligatures w14:val="standardContextual"/>
    </w:rPr>
  </w:style>
  <w:style w:type="paragraph" w:customStyle="1" w:styleId="B7BBD405042C48BDAFC5B4F74CEFAE9C">
    <w:name w:val="B7BBD405042C48BDAFC5B4F74CEFAE9C"/>
    <w:rsid w:val="004359F6"/>
    <w:rPr>
      <w:kern w:val="2"/>
      <w14:ligatures w14:val="standardContextual"/>
    </w:rPr>
  </w:style>
  <w:style w:type="paragraph" w:customStyle="1" w:styleId="CB1A49DE3EDE4A6689E5BB52C01977FD">
    <w:name w:val="CB1A49DE3EDE4A6689E5BB52C01977FD"/>
    <w:rsid w:val="004359F6"/>
    <w:rPr>
      <w:kern w:val="2"/>
      <w14:ligatures w14:val="standardContextual"/>
    </w:rPr>
  </w:style>
  <w:style w:type="paragraph" w:customStyle="1" w:styleId="17513DD585F44438BA6B63CE73FF002F">
    <w:name w:val="17513DD585F44438BA6B63CE73FF002F"/>
    <w:rsid w:val="004359F6"/>
    <w:rPr>
      <w:kern w:val="2"/>
      <w14:ligatures w14:val="standardContextual"/>
    </w:rPr>
  </w:style>
  <w:style w:type="paragraph" w:customStyle="1" w:styleId="558411943E0847F894D059283D4C17FD">
    <w:name w:val="558411943E0847F894D059283D4C17FD"/>
    <w:rsid w:val="004359F6"/>
    <w:rPr>
      <w:kern w:val="2"/>
      <w14:ligatures w14:val="standardContextual"/>
    </w:rPr>
  </w:style>
  <w:style w:type="paragraph" w:customStyle="1" w:styleId="2405DD51801442E8B3839D1CC8AC5098">
    <w:name w:val="2405DD51801442E8B3839D1CC8AC5098"/>
    <w:rsid w:val="004359F6"/>
    <w:rPr>
      <w:kern w:val="2"/>
      <w14:ligatures w14:val="standardContextual"/>
    </w:rPr>
  </w:style>
  <w:style w:type="paragraph" w:customStyle="1" w:styleId="DE6F178BD91741FAAF125E1C2A0DE735">
    <w:name w:val="DE6F178BD91741FAAF125E1C2A0DE735"/>
    <w:rsid w:val="004359F6"/>
    <w:rPr>
      <w:kern w:val="2"/>
      <w14:ligatures w14:val="standardContextual"/>
    </w:rPr>
  </w:style>
  <w:style w:type="paragraph" w:customStyle="1" w:styleId="5323354F621649368E8D1D1795560DCC">
    <w:name w:val="5323354F621649368E8D1D1795560DCC"/>
    <w:rsid w:val="004359F6"/>
    <w:rPr>
      <w:kern w:val="2"/>
      <w14:ligatures w14:val="standardContextual"/>
    </w:rPr>
  </w:style>
  <w:style w:type="paragraph" w:customStyle="1" w:styleId="6BE919EADC564705821068E09867877A">
    <w:name w:val="6BE919EADC564705821068E09867877A"/>
    <w:rsid w:val="004359F6"/>
    <w:rPr>
      <w:kern w:val="2"/>
      <w14:ligatures w14:val="standardContextual"/>
    </w:rPr>
  </w:style>
  <w:style w:type="paragraph" w:customStyle="1" w:styleId="E853A344E2B74B658AC62759EC02DDBB">
    <w:name w:val="E853A344E2B74B658AC62759EC02DDBB"/>
    <w:rsid w:val="004359F6"/>
    <w:rPr>
      <w:kern w:val="2"/>
      <w14:ligatures w14:val="standardContextual"/>
    </w:rPr>
  </w:style>
  <w:style w:type="paragraph" w:customStyle="1" w:styleId="435558D6C80E4414937CABCCA6EA2CE9">
    <w:name w:val="435558D6C80E4414937CABCCA6EA2CE9"/>
    <w:rsid w:val="004359F6"/>
    <w:rPr>
      <w:kern w:val="2"/>
      <w14:ligatures w14:val="standardContextual"/>
    </w:rPr>
  </w:style>
  <w:style w:type="paragraph" w:customStyle="1" w:styleId="04B6392653A3440DB7E6E902741FCCF7">
    <w:name w:val="04B6392653A3440DB7E6E902741FCCF7"/>
    <w:rsid w:val="004359F6"/>
    <w:rPr>
      <w:kern w:val="2"/>
      <w14:ligatures w14:val="standardContextual"/>
    </w:rPr>
  </w:style>
  <w:style w:type="paragraph" w:customStyle="1" w:styleId="C0A6325077204979AD78753A0BB5E782">
    <w:name w:val="C0A6325077204979AD78753A0BB5E782"/>
    <w:rsid w:val="004359F6"/>
    <w:rPr>
      <w:kern w:val="2"/>
      <w14:ligatures w14:val="standardContextual"/>
    </w:rPr>
  </w:style>
  <w:style w:type="paragraph" w:customStyle="1" w:styleId="6FF849AF426B480B86F51E3023AC5A89">
    <w:name w:val="6FF849AF426B480B86F51E3023AC5A89"/>
    <w:rsid w:val="004359F6"/>
    <w:rPr>
      <w:kern w:val="2"/>
      <w14:ligatures w14:val="standardContextual"/>
    </w:rPr>
  </w:style>
  <w:style w:type="paragraph" w:customStyle="1" w:styleId="7A058770F1B0463DB681B048476CF112">
    <w:name w:val="7A058770F1B0463DB681B048476CF112"/>
    <w:rsid w:val="004359F6"/>
    <w:rPr>
      <w:kern w:val="2"/>
      <w14:ligatures w14:val="standardContextual"/>
    </w:rPr>
  </w:style>
  <w:style w:type="paragraph" w:customStyle="1" w:styleId="49968FCD5534411CA83D44EDE75786E6">
    <w:name w:val="49968FCD5534411CA83D44EDE75786E6"/>
    <w:rsid w:val="004359F6"/>
    <w:rPr>
      <w:kern w:val="2"/>
      <w14:ligatures w14:val="standardContextual"/>
    </w:rPr>
  </w:style>
  <w:style w:type="paragraph" w:customStyle="1" w:styleId="0FC2EF4F4ABD4564982725E27B4D3144">
    <w:name w:val="0FC2EF4F4ABD4564982725E27B4D3144"/>
    <w:rsid w:val="004359F6"/>
    <w:rPr>
      <w:kern w:val="2"/>
      <w14:ligatures w14:val="standardContextual"/>
    </w:rPr>
  </w:style>
  <w:style w:type="paragraph" w:customStyle="1" w:styleId="0C98DAD5F398430E934F1C3811595566">
    <w:name w:val="0C98DAD5F398430E934F1C3811595566"/>
    <w:rsid w:val="004359F6"/>
    <w:rPr>
      <w:kern w:val="2"/>
      <w14:ligatures w14:val="standardContextual"/>
    </w:rPr>
  </w:style>
  <w:style w:type="paragraph" w:customStyle="1" w:styleId="66C5C9E02C3447B98845600B6F4396A8">
    <w:name w:val="66C5C9E02C3447B98845600B6F4396A8"/>
    <w:rsid w:val="004359F6"/>
    <w:rPr>
      <w:kern w:val="2"/>
      <w14:ligatures w14:val="standardContextual"/>
    </w:rPr>
  </w:style>
  <w:style w:type="paragraph" w:customStyle="1" w:styleId="AECB25EC52244B63A63B0E5DD2B782A0">
    <w:name w:val="AECB25EC52244B63A63B0E5DD2B782A0"/>
    <w:rsid w:val="004359F6"/>
    <w:rPr>
      <w:kern w:val="2"/>
      <w14:ligatures w14:val="standardContextual"/>
    </w:rPr>
  </w:style>
  <w:style w:type="paragraph" w:customStyle="1" w:styleId="1CCA3241067241139A0F676671E212EA">
    <w:name w:val="1CCA3241067241139A0F676671E212EA"/>
    <w:rsid w:val="004359F6"/>
    <w:rPr>
      <w:kern w:val="2"/>
      <w14:ligatures w14:val="standardContextual"/>
    </w:rPr>
  </w:style>
  <w:style w:type="paragraph" w:customStyle="1" w:styleId="BDBD857966B445D28B8A4272C2908121">
    <w:name w:val="BDBD857966B445D28B8A4272C2908121"/>
    <w:rsid w:val="004359F6"/>
    <w:rPr>
      <w:kern w:val="2"/>
      <w14:ligatures w14:val="standardContextual"/>
    </w:rPr>
  </w:style>
  <w:style w:type="paragraph" w:customStyle="1" w:styleId="03A08D44380A4656AB6DFF7750BB8F88">
    <w:name w:val="03A08D44380A4656AB6DFF7750BB8F88"/>
    <w:rsid w:val="004359F6"/>
    <w:rPr>
      <w:kern w:val="2"/>
      <w14:ligatures w14:val="standardContextual"/>
    </w:rPr>
  </w:style>
  <w:style w:type="paragraph" w:customStyle="1" w:styleId="42C12BE5754B45CD9C291BDD45001D81">
    <w:name w:val="42C12BE5754B45CD9C291BDD45001D81"/>
    <w:rsid w:val="004359F6"/>
    <w:rPr>
      <w:kern w:val="2"/>
      <w14:ligatures w14:val="standardContextual"/>
    </w:rPr>
  </w:style>
  <w:style w:type="paragraph" w:customStyle="1" w:styleId="804BBEECB5D54B2A8CE4758C350542BC">
    <w:name w:val="804BBEECB5D54B2A8CE4758C350542BC"/>
    <w:rsid w:val="004359F6"/>
    <w:rPr>
      <w:kern w:val="2"/>
      <w14:ligatures w14:val="standardContextual"/>
    </w:rPr>
  </w:style>
  <w:style w:type="paragraph" w:customStyle="1" w:styleId="4EA1148421AD4553977C5DF184523609">
    <w:name w:val="4EA1148421AD4553977C5DF184523609"/>
    <w:rsid w:val="004359F6"/>
    <w:rPr>
      <w:kern w:val="2"/>
      <w14:ligatures w14:val="standardContextual"/>
    </w:rPr>
  </w:style>
  <w:style w:type="paragraph" w:customStyle="1" w:styleId="C29B845758664B12A5AE1A487235CF80">
    <w:name w:val="C29B845758664B12A5AE1A487235CF80"/>
    <w:rsid w:val="004359F6"/>
    <w:rPr>
      <w:kern w:val="2"/>
      <w14:ligatures w14:val="standardContextual"/>
    </w:rPr>
  </w:style>
  <w:style w:type="paragraph" w:customStyle="1" w:styleId="72F5CC9D9D21429E814ADD0DB74146C6">
    <w:name w:val="72F5CC9D9D21429E814ADD0DB74146C6"/>
    <w:rsid w:val="004359F6"/>
    <w:rPr>
      <w:kern w:val="2"/>
      <w14:ligatures w14:val="standardContextual"/>
    </w:rPr>
  </w:style>
  <w:style w:type="paragraph" w:customStyle="1" w:styleId="B2673104874849CB8EA5024547F6D297">
    <w:name w:val="B2673104874849CB8EA5024547F6D297"/>
    <w:rsid w:val="004359F6"/>
    <w:rPr>
      <w:kern w:val="2"/>
      <w14:ligatures w14:val="standardContextual"/>
    </w:rPr>
  </w:style>
  <w:style w:type="paragraph" w:customStyle="1" w:styleId="BB3A392A86644636AC72A469293416C9">
    <w:name w:val="BB3A392A86644636AC72A469293416C9"/>
    <w:rsid w:val="004359F6"/>
    <w:rPr>
      <w:kern w:val="2"/>
      <w14:ligatures w14:val="standardContextual"/>
    </w:rPr>
  </w:style>
  <w:style w:type="paragraph" w:customStyle="1" w:styleId="F1C19F5CB6B24DFDB0F3F96FD313234B">
    <w:name w:val="F1C19F5CB6B24DFDB0F3F96FD313234B"/>
    <w:rsid w:val="004359F6"/>
    <w:rPr>
      <w:kern w:val="2"/>
      <w14:ligatures w14:val="standardContextual"/>
    </w:rPr>
  </w:style>
  <w:style w:type="paragraph" w:customStyle="1" w:styleId="4E6E5657B06E4B4A83EF3020483EF302">
    <w:name w:val="4E6E5657B06E4B4A83EF3020483EF302"/>
    <w:rsid w:val="004359F6"/>
    <w:rPr>
      <w:kern w:val="2"/>
      <w14:ligatures w14:val="standardContextual"/>
    </w:rPr>
  </w:style>
  <w:style w:type="paragraph" w:customStyle="1" w:styleId="EEFE597508A54D8DB81E59EB8A583201">
    <w:name w:val="EEFE597508A54D8DB81E59EB8A583201"/>
    <w:rsid w:val="004359F6"/>
    <w:rPr>
      <w:kern w:val="2"/>
      <w14:ligatures w14:val="standardContextual"/>
    </w:rPr>
  </w:style>
  <w:style w:type="paragraph" w:customStyle="1" w:styleId="B3782CC0B7664FBFBE14C5FE52405905">
    <w:name w:val="B3782CC0B7664FBFBE14C5FE52405905"/>
    <w:rsid w:val="004359F6"/>
    <w:rPr>
      <w:kern w:val="2"/>
      <w14:ligatures w14:val="standardContextual"/>
    </w:rPr>
  </w:style>
  <w:style w:type="paragraph" w:customStyle="1" w:styleId="345A3F2E76C946ABBB7E54A06013E342">
    <w:name w:val="345A3F2E76C946ABBB7E54A06013E342"/>
    <w:rsid w:val="004359F6"/>
    <w:rPr>
      <w:kern w:val="2"/>
      <w14:ligatures w14:val="standardContextual"/>
    </w:rPr>
  </w:style>
  <w:style w:type="paragraph" w:customStyle="1" w:styleId="CA840FC0DBA241E09D9D212DD6627721">
    <w:name w:val="CA840FC0DBA241E09D9D212DD6627721"/>
    <w:rsid w:val="004359F6"/>
    <w:rPr>
      <w:kern w:val="2"/>
      <w14:ligatures w14:val="standardContextual"/>
    </w:rPr>
  </w:style>
  <w:style w:type="paragraph" w:customStyle="1" w:styleId="DD5CBBF997584F06BEF8B343E18465D4">
    <w:name w:val="DD5CBBF997584F06BEF8B343E18465D4"/>
    <w:rsid w:val="004359F6"/>
    <w:rPr>
      <w:kern w:val="2"/>
      <w14:ligatures w14:val="standardContextual"/>
    </w:rPr>
  </w:style>
  <w:style w:type="paragraph" w:customStyle="1" w:styleId="47D827D36E164E5197C9E27D27FA4AFF">
    <w:name w:val="47D827D36E164E5197C9E27D27FA4AFF"/>
    <w:rsid w:val="004359F6"/>
    <w:rPr>
      <w:kern w:val="2"/>
      <w14:ligatures w14:val="standardContextual"/>
    </w:rPr>
  </w:style>
  <w:style w:type="paragraph" w:customStyle="1" w:styleId="D6C55D5EA5C6431C8E1F67988B5B42C0">
    <w:name w:val="D6C55D5EA5C6431C8E1F67988B5B42C0"/>
    <w:rsid w:val="004359F6"/>
    <w:rPr>
      <w:kern w:val="2"/>
      <w14:ligatures w14:val="standardContextual"/>
    </w:rPr>
  </w:style>
  <w:style w:type="paragraph" w:customStyle="1" w:styleId="D5D2532A5B2D49878713B3461D49809C">
    <w:name w:val="D5D2532A5B2D49878713B3461D49809C"/>
    <w:rsid w:val="004359F6"/>
    <w:rPr>
      <w:kern w:val="2"/>
      <w14:ligatures w14:val="standardContextual"/>
    </w:rPr>
  </w:style>
  <w:style w:type="paragraph" w:customStyle="1" w:styleId="D27213541748445B83B2257A635BF7CE">
    <w:name w:val="D27213541748445B83B2257A635BF7CE"/>
    <w:rsid w:val="004359F6"/>
    <w:rPr>
      <w:kern w:val="2"/>
      <w14:ligatures w14:val="standardContextual"/>
    </w:rPr>
  </w:style>
  <w:style w:type="paragraph" w:customStyle="1" w:styleId="DAF9792254D64B7DBF2B5B5D2E186674">
    <w:name w:val="DAF9792254D64B7DBF2B5B5D2E186674"/>
    <w:rsid w:val="004359F6"/>
    <w:rPr>
      <w:kern w:val="2"/>
      <w14:ligatures w14:val="standardContextual"/>
    </w:rPr>
  </w:style>
  <w:style w:type="paragraph" w:customStyle="1" w:styleId="B40A711796584F0AA1669E8409A5BF0D">
    <w:name w:val="B40A711796584F0AA1669E8409A5BF0D"/>
    <w:rsid w:val="004359F6"/>
    <w:rPr>
      <w:kern w:val="2"/>
      <w14:ligatures w14:val="standardContextual"/>
    </w:rPr>
  </w:style>
  <w:style w:type="paragraph" w:customStyle="1" w:styleId="89876369FCD74FAA944515715F6B2A79">
    <w:name w:val="89876369FCD74FAA944515715F6B2A79"/>
    <w:rsid w:val="004359F6"/>
    <w:rPr>
      <w:kern w:val="2"/>
      <w14:ligatures w14:val="standardContextual"/>
    </w:rPr>
  </w:style>
  <w:style w:type="paragraph" w:customStyle="1" w:styleId="EE2BC9FD0EE44047A06BA0341D16DD99">
    <w:name w:val="EE2BC9FD0EE44047A06BA0341D16DD99"/>
    <w:rsid w:val="004359F6"/>
    <w:rPr>
      <w:kern w:val="2"/>
      <w14:ligatures w14:val="standardContextual"/>
    </w:rPr>
  </w:style>
  <w:style w:type="paragraph" w:customStyle="1" w:styleId="A5AC147B13E44F2C8DC3D9BE39EA885A">
    <w:name w:val="A5AC147B13E44F2C8DC3D9BE39EA885A"/>
    <w:rsid w:val="004359F6"/>
    <w:rPr>
      <w:kern w:val="2"/>
      <w14:ligatures w14:val="standardContextual"/>
    </w:rPr>
  </w:style>
  <w:style w:type="paragraph" w:customStyle="1" w:styleId="E6F1DA2FB30A4D849478E8782339F1EC">
    <w:name w:val="E6F1DA2FB30A4D849478E8782339F1EC"/>
    <w:rsid w:val="004359F6"/>
    <w:rPr>
      <w:kern w:val="2"/>
      <w14:ligatures w14:val="standardContextual"/>
    </w:rPr>
  </w:style>
  <w:style w:type="paragraph" w:customStyle="1" w:styleId="EA4E47AD71094A9984A81B398908FF23">
    <w:name w:val="EA4E47AD71094A9984A81B398908FF23"/>
    <w:rsid w:val="004359F6"/>
    <w:rPr>
      <w:kern w:val="2"/>
      <w14:ligatures w14:val="standardContextual"/>
    </w:rPr>
  </w:style>
  <w:style w:type="paragraph" w:customStyle="1" w:styleId="ECD3841504B04A5989BF14F2DCC13259">
    <w:name w:val="ECD3841504B04A5989BF14F2DCC13259"/>
    <w:rsid w:val="004359F6"/>
    <w:rPr>
      <w:kern w:val="2"/>
      <w14:ligatures w14:val="standardContextual"/>
    </w:rPr>
  </w:style>
  <w:style w:type="paragraph" w:customStyle="1" w:styleId="633B7D75CC2B455EBD7884DE8A2DB25A">
    <w:name w:val="633B7D75CC2B455EBD7884DE8A2DB25A"/>
    <w:rsid w:val="004359F6"/>
    <w:rPr>
      <w:kern w:val="2"/>
      <w14:ligatures w14:val="standardContextual"/>
    </w:rPr>
  </w:style>
  <w:style w:type="paragraph" w:customStyle="1" w:styleId="A26FE94B7D9E45AEBFC2F1EF27A73100">
    <w:name w:val="A26FE94B7D9E45AEBFC2F1EF27A73100"/>
    <w:rsid w:val="004359F6"/>
    <w:rPr>
      <w:kern w:val="2"/>
      <w14:ligatures w14:val="standardContextual"/>
    </w:rPr>
  </w:style>
  <w:style w:type="paragraph" w:customStyle="1" w:styleId="44A80C2B16CF4FA89DD290B3EFD43A29">
    <w:name w:val="44A80C2B16CF4FA89DD290B3EFD43A29"/>
    <w:rsid w:val="004359F6"/>
    <w:rPr>
      <w:kern w:val="2"/>
      <w14:ligatures w14:val="standardContextual"/>
    </w:rPr>
  </w:style>
  <w:style w:type="paragraph" w:customStyle="1" w:styleId="0B6B747A88F74881864B63DA57DC954C">
    <w:name w:val="0B6B747A88F74881864B63DA57DC954C"/>
    <w:rsid w:val="004359F6"/>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30E553F8EB46F428ADA351D448E410F" ma:contentTypeVersion="5" ma:contentTypeDescription="Ein neues Dokument erstellen." ma:contentTypeScope="" ma:versionID="170a68ec75b6d1879c2bacb7752d04ac">
  <xsd:schema xmlns:xsd="http://www.w3.org/2001/XMLSchema" xmlns:xs="http://www.w3.org/2001/XMLSchema" xmlns:p="http://schemas.microsoft.com/office/2006/metadata/properties" xmlns:ns2="9dd8b488-2ce0-43bb-a689-6b58977aff84" xmlns:ns3="a42061c8-99aa-494e-bd16-048b88d40c33" targetNamespace="http://schemas.microsoft.com/office/2006/metadata/properties" ma:root="true" ma:fieldsID="ef700bc1d9f91135298b66f5a5065d16" ns2:_="" ns3:_="">
    <xsd:import namespace="9dd8b488-2ce0-43bb-a689-6b58977aff84"/>
    <xsd:import namespace="a42061c8-99aa-494e-bd16-048b88d40c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d8b488-2ce0-43bb-a689-6b58977aff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2061c8-99aa-494e-bd16-048b88d40c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2.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4.xml><?xml version="1.0" encoding="utf-8"?>
<ds:datastoreItem xmlns:ds="http://schemas.openxmlformats.org/officeDocument/2006/customXml" ds:itemID="{CCAA8DA1-F69F-4C23-9330-26E938D4E0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d8b488-2ce0-43bb-a689-6b58977aff84"/>
    <ds:schemaRef ds:uri="a42061c8-99aa-494e-bd16-048b88d40c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16</Pages>
  <Words>1946</Words>
  <Characters>11298</Characters>
  <Application>Microsoft Office Word</Application>
  <DocSecurity>0</DocSecurity>
  <Lines>559</Lines>
  <Paragraphs>360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Aylin Cosgun</cp:lastModifiedBy>
  <cp:revision>113</cp:revision>
  <cp:lastPrinted>2023-01-23T14:03:00Z</cp:lastPrinted>
  <dcterms:created xsi:type="dcterms:W3CDTF">2022-11-03T11:01:00Z</dcterms:created>
  <dcterms:modified xsi:type="dcterms:W3CDTF">2026-05-18T17:12:00Z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0x010100C30E553F8EB46F428ADA351D448E410F</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